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51" w:rsidRDefault="00216B51" w:rsidP="00C70B2A">
      <w:pPr>
        <w:jc w:val="center"/>
        <w:rPr>
          <w:b/>
          <w:bCs/>
          <w:sz w:val="28"/>
          <w:szCs w:val="28"/>
        </w:rPr>
      </w:pPr>
    </w:p>
    <w:p w:rsidR="00216B51" w:rsidRPr="000F5D91" w:rsidRDefault="00216B51" w:rsidP="00C70B2A">
      <w:pPr>
        <w:jc w:val="center"/>
        <w:rPr>
          <w:b/>
          <w:bCs/>
          <w:sz w:val="28"/>
          <w:szCs w:val="28"/>
        </w:rPr>
      </w:pPr>
      <w:r w:rsidRPr="000F5D91">
        <w:rPr>
          <w:b/>
          <w:bCs/>
          <w:sz w:val="28"/>
          <w:szCs w:val="28"/>
        </w:rPr>
        <w:t>АДМИНИСТРАЦИЯ КОЧКОВСКОГО СЕЛЬСОВЕТА КОЧКОВСКОГО РАЙОНА НОВОСИБИРСКОЙ ОБЛАСТИ</w:t>
      </w:r>
    </w:p>
    <w:p w:rsidR="00216B51" w:rsidRDefault="00216B51" w:rsidP="00C70B2A">
      <w:pPr>
        <w:jc w:val="both"/>
        <w:rPr>
          <w:b/>
          <w:bCs/>
        </w:rPr>
      </w:pPr>
    </w:p>
    <w:p w:rsidR="00216B51" w:rsidRDefault="00216B51" w:rsidP="00C70B2A">
      <w:pPr>
        <w:jc w:val="both"/>
        <w:rPr>
          <w:b/>
          <w:bCs/>
        </w:rPr>
      </w:pPr>
    </w:p>
    <w:p w:rsidR="00216B51" w:rsidRPr="005B0B39" w:rsidRDefault="00216B51" w:rsidP="00C70B2A">
      <w:pPr>
        <w:pStyle w:val="Subtitle"/>
        <w:rPr>
          <w:sz w:val="28"/>
          <w:szCs w:val="28"/>
        </w:rPr>
      </w:pPr>
      <w:r w:rsidRPr="005B0B39">
        <w:rPr>
          <w:sz w:val="28"/>
          <w:szCs w:val="28"/>
        </w:rPr>
        <w:t>ПОСТАНОВЛЕНИЕ</w:t>
      </w:r>
    </w:p>
    <w:p w:rsidR="00216B51" w:rsidRDefault="00216B51" w:rsidP="006C40BC">
      <w:pPr>
        <w:jc w:val="center"/>
        <w:rPr>
          <w:sz w:val="28"/>
          <w:szCs w:val="28"/>
        </w:rPr>
      </w:pPr>
    </w:p>
    <w:p w:rsidR="00216B51" w:rsidRDefault="00216B51" w:rsidP="00C8260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23.03.2016 № 21</w:t>
      </w:r>
    </w:p>
    <w:p w:rsidR="00216B51" w:rsidRDefault="00216B51" w:rsidP="006C40BC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земельного участка в аренду</w:t>
      </w:r>
    </w:p>
    <w:p w:rsidR="00216B51" w:rsidRDefault="00216B51" w:rsidP="006C40B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Горловой Ольге Викторовне</w:t>
      </w:r>
    </w:p>
    <w:p w:rsidR="00216B51" w:rsidRDefault="00216B51" w:rsidP="006C40BC">
      <w:pPr>
        <w:ind w:firstLine="708"/>
        <w:jc w:val="center"/>
        <w:rPr>
          <w:sz w:val="28"/>
          <w:szCs w:val="28"/>
        </w:rPr>
      </w:pPr>
    </w:p>
    <w:p w:rsidR="00216B51" w:rsidRDefault="00216B51" w:rsidP="006C4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 Земельным кодексом Российской Федерации,  Федеральным законом "О введении в действие Земельного кодекса Российской Федерации", Федеральным законом "О государственной регистрации прав на недвижимое имущество и сделок с ним" и признании утратившим силу отдельных положений законодательных актов Российской Федерации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" </w:t>
      </w:r>
    </w:p>
    <w:p w:rsidR="00216B51" w:rsidRDefault="00216B51" w:rsidP="006C40BC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216B51" w:rsidRDefault="00216B51" w:rsidP="006C40BC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  Предоставить Горловой Ольге Викторовне в аренду земельный участок площадью 221 кв.м., из земель населенных пунктов с кадастровым номером 54:12:020704:112 местоположение которого: Новосибирская область, р-н Кочковский, с/с Красносибирский, с. Красная Сибирь, ул.Октябрьская  для ведения личного подсобного хозяйства</w:t>
      </w:r>
      <w:r>
        <w:rPr>
          <w:color w:val="000000"/>
          <w:sz w:val="28"/>
          <w:szCs w:val="28"/>
        </w:rPr>
        <w:t>, на срок  20 лет.</w:t>
      </w:r>
    </w:p>
    <w:p w:rsidR="00216B51" w:rsidRDefault="00216B51" w:rsidP="006C4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земельном участке опубликована  в периодическом печатном издании «Красносибирский вестник» № 2 от 12 февраля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 Земельный участок предоставляется без торгов в связи с поступлением одного заявления от Горловой Ольги Викторовны.</w:t>
      </w:r>
    </w:p>
    <w:p w:rsidR="00216B51" w:rsidRDefault="00216B51" w:rsidP="006C40BC">
      <w:pPr>
        <w:pStyle w:val="BodyText2"/>
      </w:pPr>
      <w:r>
        <w:tab/>
      </w:r>
    </w:p>
    <w:p w:rsidR="00216B51" w:rsidRDefault="00216B51" w:rsidP="006C40BC">
      <w:pPr>
        <w:pStyle w:val="BodyText"/>
        <w:jc w:val="both"/>
        <w:rPr>
          <w:sz w:val="28"/>
          <w:szCs w:val="28"/>
        </w:rPr>
      </w:pPr>
    </w:p>
    <w:p w:rsidR="00216B51" w:rsidRDefault="00216B51" w:rsidP="006C40BC">
      <w:r>
        <w:rPr>
          <w:sz w:val="28"/>
          <w:szCs w:val="28"/>
        </w:rPr>
        <w:t>Глава Красносибирского  сельсовета                                           Н.Н Лунёва</w:t>
      </w: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2"/>
          <w:szCs w:val="22"/>
        </w:rPr>
      </w:pPr>
    </w:p>
    <w:p w:rsidR="00216B51" w:rsidRDefault="00216B51" w:rsidP="006C40BC">
      <w:pPr>
        <w:rPr>
          <w:sz w:val="20"/>
          <w:szCs w:val="20"/>
        </w:rPr>
      </w:pPr>
      <w:r>
        <w:rPr>
          <w:sz w:val="20"/>
          <w:szCs w:val="20"/>
        </w:rPr>
        <w:t>Гусева О.А</w:t>
      </w:r>
    </w:p>
    <w:p w:rsidR="00216B51" w:rsidRPr="00673FF0" w:rsidRDefault="00216B51" w:rsidP="00673FF0">
      <w:pPr>
        <w:rPr>
          <w:sz w:val="20"/>
          <w:szCs w:val="20"/>
        </w:rPr>
      </w:pPr>
      <w:r>
        <w:rPr>
          <w:sz w:val="20"/>
          <w:szCs w:val="20"/>
        </w:rPr>
        <w:t>20439</w:t>
      </w:r>
    </w:p>
    <w:p w:rsidR="00216B51" w:rsidRDefault="00216B51" w:rsidP="006C40BC">
      <w:pPr>
        <w:pStyle w:val="Title"/>
        <w:ind w:right="21" w:firstLine="720"/>
        <w:rPr>
          <w:sz w:val="24"/>
          <w:szCs w:val="24"/>
        </w:rPr>
      </w:pPr>
    </w:p>
    <w:p w:rsidR="00216B51" w:rsidRDefault="00216B51" w:rsidP="006C40BC">
      <w:pPr>
        <w:pStyle w:val="Title"/>
        <w:ind w:right="21" w:firstLine="720"/>
        <w:rPr>
          <w:sz w:val="24"/>
          <w:szCs w:val="24"/>
        </w:rPr>
      </w:pPr>
    </w:p>
    <w:p w:rsidR="00216B51" w:rsidRDefault="00216B51" w:rsidP="006C40BC">
      <w:pPr>
        <w:pStyle w:val="Title"/>
        <w:ind w:right="21" w:firstLine="720"/>
        <w:rPr>
          <w:sz w:val="24"/>
          <w:szCs w:val="24"/>
        </w:rPr>
      </w:pPr>
    </w:p>
    <w:p w:rsidR="00216B51" w:rsidRDefault="00216B51" w:rsidP="006C40BC">
      <w:pPr>
        <w:pStyle w:val="Title"/>
        <w:ind w:right="21" w:firstLine="720"/>
        <w:rPr>
          <w:sz w:val="24"/>
          <w:szCs w:val="24"/>
        </w:rPr>
      </w:pPr>
    </w:p>
    <w:p w:rsidR="00216B51" w:rsidRDefault="00216B51" w:rsidP="006C40BC">
      <w:pPr>
        <w:pStyle w:val="Title"/>
        <w:ind w:right="21" w:firstLine="720"/>
        <w:rPr>
          <w:sz w:val="24"/>
          <w:szCs w:val="24"/>
        </w:rPr>
      </w:pPr>
    </w:p>
    <w:sectPr w:rsidR="00216B51" w:rsidSect="00845729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B51" w:rsidRDefault="00216B51" w:rsidP="006C40BC">
      <w:r>
        <w:separator/>
      </w:r>
    </w:p>
  </w:endnote>
  <w:endnote w:type="continuationSeparator" w:id="0">
    <w:p w:rsidR="00216B51" w:rsidRDefault="00216B51" w:rsidP="006C4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B51" w:rsidRDefault="00216B51" w:rsidP="006C40BC">
      <w:r>
        <w:separator/>
      </w:r>
    </w:p>
  </w:footnote>
  <w:footnote w:type="continuationSeparator" w:id="0">
    <w:p w:rsidR="00216B51" w:rsidRDefault="00216B51" w:rsidP="006C40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17F92"/>
    <w:multiLevelType w:val="multilevel"/>
    <w:tmpl w:val="A5D6A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47084DFA"/>
    <w:multiLevelType w:val="multilevel"/>
    <w:tmpl w:val="DF509716"/>
    <w:lvl w:ilvl="0">
      <w:start w:val="6"/>
      <w:numFmt w:val="decimal"/>
      <w:lvlText w:val="%1."/>
      <w:lvlJc w:val="left"/>
      <w:pPr>
        <w:tabs>
          <w:tab w:val="num" w:pos="421"/>
        </w:tabs>
        <w:ind w:left="421" w:hanging="421"/>
      </w:pPr>
      <w:rPr>
        <w:rFonts w:cs="Times New Roman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2">
    <w:nsid w:val="662848B8"/>
    <w:multiLevelType w:val="hybridMultilevel"/>
    <w:tmpl w:val="2EFA91F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0FA096D"/>
    <w:multiLevelType w:val="singleLevel"/>
    <w:tmpl w:val="A3CE807C"/>
    <w:lvl w:ilvl="0">
      <w:start w:val="1"/>
      <w:numFmt w:val="decimal"/>
      <w:lvlText w:val="%1."/>
      <w:lvlJc w:val="left"/>
      <w:pPr>
        <w:tabs>
          <w:tab w:val="num" w:pos="-65"/>
        </w:tabs>
        <w:ind w:left="-65" w:hanging="360"/>
      </w:pPr>
      <w:rPr>
        <w:rFonts w:cs="Times New Roman"/>
      </w:rPr>
    </w:lvl>
  </w:abstractNum>
  <w:abstractNum w:abstractNumId="4">
    <w:nsid w:val="72683D24"/>
    <w:multiLevelType w:val="multilevel"/>
    <w:tmpl w:val="B8F079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BC"/>
    <w:rsid w:val="00044A4C"/>
    <w:rsid w:val="00060F09"/>
    <w:rsid w:val="00082D4B"/>
    <w:rsid w:val="00083FAD"/>
    <w:rsid w:val="000C2561"/>
    <w:rsid w:val="000D0444"/>
    <w:rsid w:val="000E2E66"/>
    <w:rsid w:val="000F5D91"/>
    <w:rsid w:val="000F7836"/>
    <w:rsid w:val="001117D1"/>
    <w:rsid w:val="00122FCC"/>
    <w:rsid w:val="001604DF"/>
    <w:rsid w:val="00160876"/>
    <w:rsid w:val="001764AC"/>
    <w:rsid w:val="00176DFA"/>
    <w:rsid w:val="001807BA"/>
    <w:rsid w:val="00214B0C"/>
    <w:rsid w:val="0021598D"/>
    <w:rsid w:val="00216B51"/>
    <w:rsid w:val="00236ACD"/>
    <w:rsid w:val="00272145"/>
    <w:rsid w:val="0027521A"/>
    <w:rsid w:val="002C5306"/>
    <w:rsid w:val="002E39C7"/>
    <w:rsid w:val="00305E9D"/>
    <w:rsid w:val="00316B45"/>
    <w:rsid w:val="00390DFC"/>
    <w:rsid w:val="003B2E45"/>
    <w:rsid w:val="003C00EB"/>
    <w:rsid w:val="003C2146"/>
    <w:rsid w:val="00422BD5"/>
    <w:rsid w:val="00436F6B"/>
    <w:rsid w:val="004450AE"/>
    <w:rsid w:val="00494B4C"/>
    <w:rsid w:val="004D71B3"/>
    <w:rsid w:val="00504E7D"/>
    <w:rsid w:val="00512801"/>
    <w:rsid w:val="00551945"/>
    <w:rsid w:val="00557149"/>
    <w:rsid w:val="005B0B39"/>
    <w:rsid w:val="005B3AD9"/>
    <w:rsid w:val="005D658C"/>
    <w:rsid w:val="005E7675"/>
    <w:rsid w:val="00606AA2"/>
    <w:rsid w:val="00647E68"/>
    <w:rsid w:val="00673FF0"/>
    <w:rsid w:val="00674ABC"/>
    <w:rsid w:val="00681F1D"/>
    <w:rsid w:val="00685134"/>
    <w:rsid w:val="00686F72"/>
    <w:rsid w:val="006B4318"/>
    <w:rsid w:val="006C0CAE"/>
    <w:rsid w:val="006C40BC"/>
    <w:rsid w:val="006E663F"/>
    <w:rsid w:val="006F0513"/>
    <w:rsid w:val="007117E9"/>
    <w:rsid w:val="007157B3"/>
    <w:rsid w:val="007209B2"/>
    <w:rsid w:val="00767ACF"/>
    <w:rsid w:val="007743D4"/>
    <w:rsid w:val="00792E03"/>
    <w:rsid w:val="007E1A9C"/>
    <w:rsid w:val="00842C2C"/>
    <w:rsid w:val="00845729"/>
    <w:rsid w:val="00885292"/>
    <w:rsid w:val="0088694F"/>
    <w:rsid w:val="009369C3"/>
    <w:rsid w:val="00944800"/>
    <w:rsid w:val="00957390"/>
    <w:rsid w:val="00977560"/>
    <w:rsid w:val="009841A1"/>
    <w:rsid w:val="009849FD"/>
    <w:rsid w:val="0098709F"/>
    <w:rsid w:val="009B569F"/>
    <w:rsid w:val="00A17101"/>
    <w:rsid w:val="00A23059"/>
    <w:rsid w:val="00AD1024"/>
    <w:rsid w:val="00AF3724"/>
    <w:rsid w:val="00B2527C"/>
    <w:rsid w:val="00B30D7D"/>
    <w:rsid w:val="00B40395"/>
    <w:rsid w:val="00BB1DFA"/>
    <w:rsid w:val="00BB6554"/>
    <w:rsid w:val="00C3402A"/>
    <w:rsid w:val="00C37C84"/>
    <w:rsid w:val="00C43426"/>
    <w:rsid w:val="00C45230"/>
    <w:rsid w:val="00C70B2A"/>
    <w:rsid w:val="00C75F4F"/>
    <w:rsid w:val="00C80E74"/>
    <w:rsid w:val="00C8260A"/>
    <w:rsid w:val="00C940E1"/>
    <w:rsid w:val="00CD46B0"/>
    <w:rsid w:val="00CF0747"/>
    <w:rsid w:val="00D26C26"/>
    <w:rsid w:val="00D82216"/>
    <w:rsid w:val="00D82B93"/>
    <w:rsid w:val="00DB2D0D"/>
    <w:rsid w:val="00DB4E0D"/>
    <w:rsid w:val="00DD2920"/>
    <w:rsid w:val="00DE40B6"/>
    <w:rsid w:val="00E02F95"/>
    <w:rsid w:val="00E25613"/>
    <w:rsid w:val="00EE1A92"/>
    <w:rsid w:val="00F01F0D"/>
    <w:rsid w:val="00F22534"/>
    <w:rsid w:val="00F226B7"/>
    <w:rsid w:val="00F343A5"/>
    <w:rsid w:val="00F43B36"/>
    <w:rsid w:val="00FB5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0B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C40B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C40BC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6C40BC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C40BC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6C40B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C40BC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6C40BC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C40BC"/>
    <w:rPr>
      <w:rFonts w:ascii="Times New Roman" w:hAnsi="Times New Roman" w:cs="Times New Roman"/>
      <w:sz w:val="24"/>
      <w:szCs w:val="24"/>
      <w:lang w:eastAsia="ru-RU"/>
    </w:rPr>
  </w:style>
  <w:style w:type="paragraph" w:styleId="BlockText">
    <w:name w:val="Block Text"/>
    <w:basedOn w:val="Normal"/>
    <w:uiPriority w:val="99"/>
    <w:rsid w:val="006C40BC"/>
    <w:pPr>
      <w:ind w:left="-851" w:right="-105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6C40BC"/>
    <w:pPr>
      <w:ind w:left="720"/>
    </w:pPr>
  </w:style>
  <w:style w:type="paragraph" w:customStyle="1" w:styleId="21">
    <w:name w:val="Основной текст 21"/>
    <w:basedOn w:val="Normal"/>
    <w:uiPriority w:val="99"/>
    <w:rsid w:val="006C40BC"/>
    <w:pPr>
      <w:jc w:val="both"/>
    </w:pPr>
    <w:rPr>
      <w:sz w:val="28"/>
      <w:szCs w:val="28"/>
    </w:rPr>
  </w:style>
  <w:style w:type="character" w:styleId="FootnoteReference">
    <w:name w:val="footnote reference"/>
    <w:basedOn w:val="DefaultParagraphFont"/>
    <w:uiPriority w:val="99"/>
    <w:semiHidden/>
    <w:rsid w:val="006C40B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6C40B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6C40B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C4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40BC"/>
    <w:rPr>
      <w:rFonts w:ascii="Tahoma" w:hAnsi="Tahoma" w:cs="Tahoma"/>
      <w:sz w:val="16"/>
      <w:szCs w:val="16"/>
      <w:lang w:eastAsia="ru-RU"/>
    </w:rPr>
  </w:style>
  <w:style w:type="paragraph" w:styleId="Subtitle">
    <w:name w:val="Subtitle"/>
    <w:basedOn w:val="Normal"/>
    <w:link w:val="SubtitleChar"/>
    <w:uiPriority w:val="99"/>
    <w:qFormat/>
    <w:locked/>
    <w:rsid w:val="00C70B2A"/>
    <w:pPr>
      <w:jc w:val="center"/>
    </w:pPr>
    <w:rPr>
      <w:rFonts w:eastAsia="Calibri"/>
      <w:b/>
      <w:bCs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B2E45"/>
    <w:rPr>
      <w:rFonts w:ascii="Cambria" w:hAnsi="Cambria" w:cs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720</TotalTime>
  <Pages>1</Pages>
  <Words>185</Words>
  <Characters>1058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27</cp:revision>
  <cp:lastPrinted>2016-03-24T06:58:00Z</cp:lastPrinted>
  <dcterms:created xsi:type="dcterms:W3CDTF">2015-03-01T05:20:00Z</dcterms:created>
  <dcterms:modified xsi:type="dcterms:W3CDTF">2016-04-01T05:40:00Z</dcterms:modified>
</cp:coreProperties>
</file>