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EC5" w:rsidRDefault="00D95EC5" w:rsidP="0006529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5EC5" w:rsidRPr="00065295" w:rsidRDefault="00D95EC5" w:rsidP="0006529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5295">
        <w:rPr>
          <w:rFonts w:ascii="Times New Roman" w:hAnsi="Times New Roman" w:cs="Times New Roman"/>
          <w:b/>
          <w:bCs/>
          <w:sz w:val="28"/>
          <w:szCs w:val="28"/>
        </w:rPr>
        <w:t>АДМИНИСТРАЦИЯ КРАСНОСИБИРСКОГО СЕЛЬСОВЕТА</w:t>
      </w:r>
    </w:p>
    <w:p w:rsidR="00D95EC5" w:rsidRPr="00065295" w:rsidRDefault="00D95EC5" w:rsidP="0006529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5295">
        <w:rPr>
          <w:rFonts w:ascii="Times New Roman" w:hAnsi="Times New Roman" w:cs="Times New Roman"/>
          <w:b/>
          <w:bCs/>
          <w:sz w:val="28"/>
          <w:szCs w:val="28"/>
        </w:rPr>
        <w:t>КОЧКОВСКОГО РАЙОНА НОВОСИБИРСКОЙ ОБЛАСТИ</w:t>
      </w:r>
    </w:p>
    <w:p w:rsidR="00D95EC5" w:rsidRPr="00065295" w:rsidRDefault="00D95EC5" w:rsidP="0006529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5EC5" w:rsidRPr="00065295" w:rsidRDefault="00D95EC5" w:rsidP="0006529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5295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D95EC5" w:rsidRPr="00065295" w:rsidRDefault="00D95EC5" w:rsidP="0006529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5EC5" w:rsidRPr="00065295" w:rsidRDefault="00D95EC5" w:rsidP="000652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65295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31.03.2016</w:t>
      </w:r>
      <w:r w:rsidRPr="0006529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65295">
        <w:rPr>
          <w:rFonts w:ascii="Times New Roman" w:hAnsi="Times New Roman" w:cs="Times New Roman"/>
          <w:sz w:val="28"/>
          <w:szCs w:val="28"/>
        </w:rPr>
        <w:t xml:space="preserve">                               №</w:t>
      </w:r>
      <w:r>
        <w:rPr>
          <w:rFonts w:ascii="Times New Roman" w:hAnsi="Times New Roman" w:cs="Times New Roman"/>
          <w:sz w:val="28"/>
          <w:szCs w:val="28"/>
        </w:rPr>
        <w:t>27</w:t>
      </w:r>
    </w:p>
    <w:p w:rsidR="00D95EC5" w:rsidRPr="009C15F9" w:rsidRDefault="00D95EC5" w:rsidP="002D2954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5EC5" w:rsidRPr="009C15F9" w:rsidRDefault="00D95EC5" w:rsidP="002D29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5EC5" w:rsidRPr="002D2954" w:rsidRDefault="00D95EC5" w:rsidP="002D29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Pr="002D2954">
        <w:rPr>
          <w:rFonts w:ascii="Times New Roman" w:hAnsi="Times New Roman" w:cs="Times New Roman"/>
          <w:b/>
          <w:bCs/>
          <w:sz w:val="28"/>
          <w:szCs w:val="28"/>
        </w:rPr>
        <w:t xml:space="preserve">правилах определения требований к отдельным видам товаров, работ, услуг (в том числе предельные цены товаров, работ, услуг), закупаемым органами местного самоуправления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Красносибирского сельсовета </w:t>
      </w:r>
      <w:r w:rsidRPr="002D2954">
        <w:rPr>
          <w:rFonts w:ascii="Times New Roman" w:hAnsi="Times New Roman" w:cs="Times New Roman"/>
          <w:b/>
          <w:bCs/>
          <w:sz w:val="28"/>
          <w:szCs w:val="28"/>
        </w:rPr>
        <w:t>Кочковского района Новосибирской области и подведомственными указанным органам казенными и бюджетными учреждениями</w:t>
      </w:r>
    </w:p>
    <w:p w:rsidR="00D95EC5" w:rsidRPr="002D2954" w:rsidRDefault="00D95EC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95EC5" w:rsidRDefault="00D95E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2954">
        <w:rPr>
          <w:rFonts w:ascii="Times New Roman" w:hAnsi="Times New Roman" w:cs="Times New Roman"/>
          <w:sz w:val="28"/>
          <w:szCs w:val="28"/>
        </w:rPr>
        <w:t>В соот</w:t>
      </w:r>
      <w:r>
        <w:rPr>
          <w:rFonts w:ascii="Times New Roman" w:hAnsi="Times New Roman" w:cs="Times New Roman"/>
          <w:sz w:val="28"/>
          <w:szCs w:val="28"/>
        </w:rPr>
        <w:t>ветствии с</w:t>
      </w:r>
      <w:r w:rsidRPr="009C15F9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9C15F9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>
          <w:rPr>
            <w:rFonts w:ascii="Times New Roman" w:hAnsi="Times New Roman" w:cs="Times New Roman"/>
            <w:sz w:val="28"/>
            <w:szCs w:val="28"/>
          </w:rPr>
          <w:t>2</w:t>
        </w:r>
        <w:r w:rsidRPr="009C15F9">
          <w:rPr>
            <w:rFonts w:ascii="Times New Roman" w:hAnsi="Times New Roman" w:cs="Times New Roman"/>
            <w:sz w:val="28"/>
            <w:szCs w:val="28"/>
          </w:rPr>
          <w:t xml:space="preserve"> части 4 статьи 19</w:t>
        </w:r>
      </w:hyperlink>
      <w:r w:rsidRPr="009C15F9">
        <w:rPr>
          <w:rFonts w:ascii="Times New Roman" w:hAnsi="Times New Roman" w:cs="Times New Roman"/>
          <w:sz w:val="28"/>
          <w:szCs w:val="28"/>
        </w:rP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D95EC5" w:rsidRPr="002D2954" w:rsidRDefault="00D95E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ПОСТАНОЛЯЕТ</w:t>
      </w:r>
      <w:r w:rsidRPr="002D2954">
        <w:rPr>
          <w:rFonts w:ascii="Times New Roman" w:hAnsi="Times New Roman" w:cs="Times New Roman"/>
          <w:sz w:val="28"/>
          <w:szCs w:val="28"/>
        </w:rPr>
        <w:t>:</w:t>
      </w:r>
    </w:p>
    <w:p w:rsidR="00D95EC5" w:rsidRPr="002D2954" w:rsidRDefault="00D95E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2954">
        <w:rPr>
          <w:rFonts w:ascii="Times New Roman" w:hAnsi="Times New Roman" w:cs="Times New Roman"/>
          <w:sz w:val="28"/>
          <w:szCs w:val="28"/>
        </w:rPr>
        <w:t xml:space="preserve">1. Утвердить прилагаемые </w:t>
      </w:r>
      <w:hyperlink w:anchor="P37" w:history="1">
        <w:r w:rsidRPr="002D2954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Pr="002D2954">
        <w:rPr>
          <w:rFonts w:ascii="Times New Roman" w:hAnsi="Times New Roman" w:cs="Times New Roman"/>
          <w:sz w:val="28"/>
          <w:szCs w:val="28"/>
        </w:rPr>
        <w:t xml:space="preserve"> определения требований к отдельным видам товаров, работ, услуг (в том числе предельные цены товаров, работ, услуг), закупаемым органами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Красносибирского сельсовета </w:t>
      </w:r>
      <w:r w:rsidRPr="002D2954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 и подведомственными указанным органам казенными и бюджетными учреждениями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95EC5" w:rsidRPr="00397034" w:rsidRDefault="00D95EC5" w:rsidP="002D29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21"/>
      <w:bookmarkEnd w:id="0"/>
      <w:r w:rsidRPr="002D2954">
        <w:rPr>
          <w:rFonts w:ascii="Times New Roman" w:hAnsi="Times New Roman" w:cs="Times New Roman"/>
          <w:sz w:val="28"/>
          <w:szCs w:val="28"/>
        </w:rPr>
        <w:t>2</w:t>
      </w:r>
      <w:bookmarkStart w:id="1" w:name="P22"/>
      <w:bookmarkEnd w:id="1"/>
      <w:r>
        <w:rPr>
          <w:rFonts w:ascii="Times New Roman" w:hAnsi="Times New Roman" w:cs="Times New Roman"/>
          <w:sz w:val="28"/>
          <w:szCs w:val="28"/>
        </w:rPr>
        <w:t>. Специалисту администрации Красносибирского сельсовета Кочковского района Новосибирской области разместить постановление в единой информационной системе в сфере закупок.</w:t>
      </w:r>
    </w:p>
    <w:p w:rsidR="00D95EC5" w:rsidRPr="006336A2" w:rsidRDefault="00D95EC5" w:rsidP="002D29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за исполнением постановления возложить на заместителя главы Красносибирского сельсовета Гусеву Ольгу Анатольевну.</w:t>
      </w:r>
    </w:p>
    <w:p w:rsidR="00D95EC5" w:rsidRPr="00090DCB" w:rsidRDefault="00D95EC5" w:rsidP="002D2954">
      <w:pPr>
        <w:pStyle w:val="ConsPlusNormal"/>
        <w:jc w:val="both"/>
        <w:rPr>
          <w:rFonts w:cs="Times New Roman"/>
          <w:sz w:val="32"/>
          <w:szCs w:val="32"/>
        </w:rPr>
      </w:pPr>
    </w:p>
    <w:p w:rsidR="00D95EC5" w:rsidRDefault="00D95EC5" w:rsidP="002D29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EC5" w:rsidRPr="00397034" w:rsidRDefault="00D95EC5" w:rsidP="002D29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97034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 xml:space="preserve">Красносибирского сельсовета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Н.Н. Лунёва</w:t>
      </w:r>
    </w:p>
    <w:p w:rsidR="00D95EC5" w:rsidRPr="002D2954" w:rsidRDefault="00D95EC5" w:rsidP="002D29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5EC5" w:rsidRPr="002D2954" w:rsidRDefault="00D95EC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EC5" w:rsidRPr="002D2954" w:rsidRDefault="00D95EC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EC5" w:rsidRPr="002D2954" w:rsidRDefault="00D95EC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EC5" w:rsidRPr="002D2954" w:rsidRDefault="00D95EC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EC5" w:rsidRDefault="00D95EC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95EC5" w:rsidRDefault="00D95EC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95EC5" w:rsidRDefault="00D95EC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95EC5" w:rsidRDefault="00D95EC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95EC5" w:rsidRDefault="00D95EC5" w:rsidP="002D295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D95EC5" w:rsidRPr="006336A2" w:rsidRDefault="00D95EC5" w:rsidP="002D295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336A2">
        <w:rPr>
          <w:rFonts w:ascii="Times New Roman" w:hAnsi="Times New Roman" w:cs="Times New Roman"/>
          <w:sz w:val="24"/>
          <w:szCs w:val="24"/>
        </w:rPr>
        <w:t>Приложение</w:t>
      </w:r>
    </w:p>
    <w:p w:rsidR="00D95EC5" w:rsidRPr="006336A2" w:rsidRDefault="00D95EC5" w:rsidP="002D295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6336A2">
        <w:rPr>
          <w:rFonts w:ascii="Times New Roman" w:hAnsi="Times New Roman" w:cs="Times New Roman"/>
          <w:sz w:val="24"/>
          <w:szCs w:val="24"/>
        </w:rPr>
        <w:t xml:space="preserve"> постановлению администрации</w:t>
      </w:r>
    </w:p>
    <w:p w:rsidR="00D95EC5" w:rsidRDefault="00D95EC5" w:rsidP="002D295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Красносибирского сельсовета </w:t>
      </w:r>
    </w:p>
    <w:p w:rsidR="00D95EC5" w:rsidRPr="006336A2" w:rsidRDefault="00D95EC5" w:rsidP="002D295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336A2">
        <w:rPr>
          <w:rFonts w:ascii="Times New Roman" w:hAnsi="Times New Roman" w:cs="Times New Roman"/>
          <w:sz w:val="24"/>
          <w:szCs w:val="24"/>
        </w:rPr>
        <w:t>Кочковского района Новосибирской области</w:t>
      </w:r>
    </w:p>
    <w:p w:rsidR="00D95EC5" w:rsidRPr="006336A2" w:rsidRDefault="00D95EC5" w:rsidP="002D295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От31.03.</w:t>
      </w:r>
      <w:r w:rsidRPr="006336A2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6336A2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27</w:t>
      </w:r>
    </w:p>
    <w:p w:rsidR="00D95EC5" w:rsidRPr="002D2954" w:rsidRDefault="00D95EC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EC5" w:rsidRPr="002D2954" w:rsidRDefault="00D95EC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37"/>
      <w:bookmarkEnd w:id="2"/>
      <w:r w:rsidRPr="002D2954">
        <w:rPr>
          <w:rFonts w:ascii="Times New Roman" w:hAnsi="Times New Roman" w:cs="Times New Roman"/>
          <w:sz w:val="28"/>
          <w:szCs w:val="28"/>
        </w:rPr>
        <w:t>ПРАВИЛА</w:t>
      </w:r>
    </w:p>
    <w:p w:rsidR="00D95EC5" w:rsidRDefault="00D95EC5" w:rsidP="0005037C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2954">
        <w:rPr>
          <w:rFonts w:ascii="Times New Roman" w:hAnsi="Times New Roman" w:cs="Times New Roman"/>
          <w:b/>
          <w:bCs/>
          <w:sz w:val="28"/>
          <w:szCs w:val="28"/>
        </w:rPr>
        <w:t xml:space="preserve">определения требований к отдельным видам товаров, работ, услуг (в том числе предельные цены товаров, работ, услуг), закупаемым органами местного самоуправления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Красносибирского сельсовета </w:t>
      </w:r>
      <w:r w:rsidRPr="002D2954">
        <w:rPr>
          <w:rFonts w:ascii="Times New Roman" w:hAnsi="Times New Roman" w:cs="Times New Roman"/>
          <w:b/>
          <w:bCs/>
          <w:sz w:val="28"/>
          <w:szCs w:val="28"/>
        </w:rPr>
        <w:t>Кочковского района Новосибирской области и подведомственными указанным органам казенными и бюджетными учреждениями</w:t>
      </w:r>
    </w:p>
    <w:p w:rsidR="00D95EC5" w:rsidRPr="002D2954" w:rsidRDefault="00D95E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2954">
        <w:rPr>
          <w:rFonts w:ascii="Times New Roman" w:hAnsi="Times New Roman" w:cs="Times New Roman"/>
          <w:sz w:val="28"/>
          <w:szCs w:val="28"/>
        </w:rPr>
        <w:t xml:space="preserve">1. Настоящие Правила устанавливают порядок определения требований к закупаемым </w:t>
      </w:r>
      <w:r w:rsidRPr="0005037C">
        <w:rPr>
          <w:rFonts w:ascii="Times New Roman" w:hAnsi="Times New Roman" w:cs="Times New Roman"/>
          <w:sz w:val="28"/>
          <w:szCs w:val="28"/>
        </w:rPr>
        <w:t xml:space="preserve">органами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Красносибирского сельсовета </w:t>
      </w:r>
      <w:r w:rsidRPr="0005037C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 и подведомственными указанным органам казенными и бюджетными учреждениями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D2954">
        <w:rPr>
          <w:rFonts w:ascii="Times New Roman" w:hAnsi="Times New Roman" w:cs="Times New Roman"/>
          <w:sz w:val="28"/>
          <w:szCs w:val="28"/>
        </w:rPr>
        <w:t>отдельным видам товаров, работ, услуг (в том числе предельных цен товаров, работ, услуг).</w:t>
      </w:r>
    </w:p>
    <w:p w:rsidR="00D95EC5" w:rsidRPr="002D2954" w:rsidRDefault="00D95E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2954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D2954">
        <w:rPr>
          <w:rFonts w:ascii="Times New Roman" w:hAnsi="Times New Roman" w:cs="Times New Roman"/>
          <w:sz w:val="28"/>
          <w:szCs w:val="28"/>
        </w:rPr>
        <w:t xml:space="preserve">пределенные в соответствии с настоящими Правилами требования к закупаемым </w:t>
      </w:r>
      <w:r w:rsidRPr="0005037C">
        <w:rPr>
          <w:rFonts w:ascii="Times New Roman" w:hAnsi="Times New Roman" w:cs="Times New Roman"/>
          <w:sz w:val="28"/>
          <w:szCs w:val="28"/>
        </w:rPr>
        <w:t xml:space="preserve">органами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Красносибирского сельсовета </w:t>
      </w:r>
      <w:r w:rsidRPr="0005037C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 и подведомственными указанным органам казенными и бюджетными учреждениями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D2954">
        <w:rPr>
          <w:rFonts w:ascii="Times New Roman" w:hAnsi="Times New Roman" w:cs="Times New Roman"/>
          <w:sz w:val="28"/>
          <w:szCs w:val="28"/>
        </w:rPr>
        <w:t>отдельным видам товаров, работ, услуг, включающие перечень 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 (далее - ведомственный перечень)</w:t>
      </w:r>
      <w:r>
        <w:rPr>
          <w:rFonts w:ascii="Times New Roman" w:hAnsi="Times New Roman" w:cs="Times New Roman"/>
          <w:sz w:val="28"/>
          <w:szCs w:val="28"/>
        </w:rPr>
        <w:t>, утверждаются постановлением администрации Красносибирского сельсовета Кочковского района Новосибирской области (далее- администрация района)</w:t>
      </w:r>
      <w:r w:rsidRPr="002D2954">
        <w:rPr>
          <w:rFonts w:ascii="Times New Roman" w:hAnsi="Times New Roman" w:cs="Times New Roman"/>
          <w:sz w:val="28"/>
          <w:szCs w:val="28"/>
        </w:rPr>
        <w:t>.</w:t>
      </w:r>
    </w:p>
    <w:p w:rsidR="00D95EC5" w:rsidRPr="002D2954" w:rsidRDefault="00D95E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2954">
        <w:rPr>
          <w:rFonts w:ascii="Times New Roman" w:hAnsi="Times New Roman" w:cs="Times New Roman"/>
          <w:sz w:val="28"/>
          <w:szCs w:val="28"/>
        </w:rPr>
        <w:t xml:space="preserve">Ведомственный перечень составляется по форме </w:t>
      </w:r>
      <w:r w:rsidRPr="00270D59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w:anchor="P86" w:history="1">
        <w:r w:rsidRPr="00270D59">
          <w:rPr>
            <w:rFonts w:ascii="Times New Roman" w:hAnsi="Times New Roman" w:cs="Times New Roman"/>
            <w:sz w:val="28"/>
            <w:szCs w:val="28"/>
          </w:rPr>
          <w:t>приложению № 1</w:t>
        </w:r>
      </w:hyperlink>
      <w:r w:rsidRPr="002D29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 настоящим Правилам </w:t>
      </w:r>
      <w:r w:rsidRPr="002D2954">
        <w:rPr>
          <w:rFonts w:ascii="Times New Roman" w:hAnsi="Times New Roman" w:cs="Times New Roman"/>
          <w:sz w:val="28"/>
          <w:szCs w:val="28"/>
        </w:rPr>
        <w:t xml:space="preserve">на основании обязательного перечня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услуг), предусмотренного </w:t>
      </w:r>
      <w:hyperlink w:anchor="P173" w:history="1">
        <w:r w:rsidRPr="00270D59">
          <w:rPr>
            <w:rFonts w:ascii="Times New Roman" w:hAnsi="Times New Roman" w:cs="Times New Roman"/>
            <w:sz w:val="28"/>
            <w:szCs w:val="28"/>
          </w:rPr>
          <w:t>приложением № 2</w:t>
        </w:r>
      </w:hyperlink>
      <w:r w:rsidRPr="002D2954">
        <w:rPr>
          <w:rFonts w:ascii="Times New Roman" w:hAnsi="Times New Roman" w:cs="Times New Roman"/>
          <w:sz w:val="28"/>
          <w:szCs w:val="28"/>
        </w:rPr>
        <w:t xml:space="preserve"> (далее - обязательный перечень).</w:t>
      </w:r>
    </w:p>
    <w:p w:rsidR="00D95EC5" w:rsidRPr="002D2954" w:rsidRDefault="00D95E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2954">
        <w:rPr>
          <w:rFonts w:ascii="Times New Roman" w:hAnsi="Times New Roman" w:cs="Times New Roman"/>
          <w:sz w:val="28"/>
          <w:szCs w:val="28"/>
        </w:rPr>
        <w:t>В отношении отдельных видов товаров, работ, услуг, включенных в обязательный перечень, в ведомственном перечне определяются их потребительские свойства (в том числе качество) и иные характеристики (в том числе предельные цены указанных товаров, работ, услуг), если указанные свойства и характеристики не определены в обязательном перечне.</w:t>
      </w:r>
    </w:p>
    <w:p w:rsidR="00D95EC5" w:rsidRPr="002D2954" w:rsidRDefault="00D95E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2D2954">
        <w:rPr>
          <w:rFonts w:ascii="Times New Roman" w:hAnsi="Times New Roman" w:cs="Times New Roman"/>
          <w:sz w:val="28"/>
          <w:szCs w:val="28"/>
        </w:rPr>
        <w:t xml:space="preserve"> ведомственном перечне </w:t>
      </w:r>
      <w:r>
        <w:rPr>
          <w:rFonts w:ascii="Times New Roman" w:hAnsi="Times New Roman" w:cs="Times New Roman"/>
          <w:sz w:val="28"/>
          <w:szCs w:val="28"/>
        </w:rPr>
        <w:t>могут быть определены</w:t>
      </w:r>
      <w:r w:rsidRPr="002D2954">
        <w:rPr>
          <w:rFonts w:ascii="Times New Roman" w:hAnsi="Times New Roman" w:cs="Times New Roman"/>
          <w:sz w:val="28"/>
          <w:szCs w:val="28"/>
        </w:rPr>
        <w:t xml:space="preserve"> значения характеристик (свойств) отдельных видов товаров, работ, услуг (в том числе предельные цены товаров, работ, услуг), включенных в обязательный перечень, в случае, если в обязательном перечне не определены значения таких характеристик (свойств) (в том числе предельные цены товаров, работ, услуг).</w:t>
      </w:r>
    </w:p>
    <w:p w:rsidR="00D95EC5" w:rsidRDefault="00D95E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51"/>
      <w:bookmarkEnd w:id="3"/>
      <w:r w:rsidRPr="002D2954">
        <w:rPr>
          <w:rFonts w:ascii="Times New Roman" w:hAnsi="Times New Roman" w:cs="Times New Roman"/>
          <w:sz w:val="28"/>
          <w:szCs w:val="28"/>
        </w:rPr>
        <w:t>3. Отдельные виды товаров, работ, услуг, не включенные в обязательный перечень, подлежат включению в ведомственный перечень при условии</w:t>
      </w:r>
      <w:r>
        <w:rPr>
          <w:rFonts w:ascii="Times New Roman" w:hAnsi="Times New Roman" w:cs="Times New Roman"/>
          <w:sz w:val="28"/>
          <w:szCs w:val="28"/>
        </w:rPr>
        <w:t xml:space="preserve"> :</w:t>
      </w:r>
    </w:p>
    <w:p w:rsidR="00D95EC5" w:rsidRPr="00741EE0" w:rsidRDefault="00D95EC5" w:rsidP="00C846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3.1.Е</w:t>
      </w:r>
      <w:r w:rsidRPr="002D2954">
        <w:rPr>
          <w:rFonts w:ascii="Times New Roman" w:hAnsi="Times New Roman" w:cs="Times New Roman"/>
          <w:sz w:val="28"/>
          <w:szCs w:val="28"/>
        </w:rPr>
        <w:t xml:space="preserve">сли </w:t>
      </w:r>
      <w:r w:rsidRPr="00874E17">
        <w:rPr>
          <w:rFonts w:ascii="Times New Roman" w:hAnsi="Times New Roman" w:cs="Times New Roman"/>
          <w:color w:val="000000"/>
          <w:sz w:val="28"/>
          <w:szCs w:val="28"/>
        </w:rPr>
        <w:t>средняя арифметическая</w:t>
      </w:r>
      <w:r w:rsidRPr="00270D59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741EE0">
        <w:rPr>
          <w:rFonts w:ascii="Times New Roman" w:hAnsi="Times New Roman" w:cs="Times New Roman"/>
          <w:sz w:val="28"/>
          <w:szCs w:val="28"/>
        </w:rPr>
        <w:t xml:space="preserve">сумма значений следующих критериев </w:t>
      </w:r>
      <w:r>
        <w:rPr>
          <w:rFonts w:ascii="Times New Roman" w:hAnsi="Times New Roman" w:cs="Times New Roman"/>
          <w:sz w:val="28"/>
          <w:szCs w:val="28"/>
        </w:rPr>
        <w:t xml:space="preserve">за отчетный финансовый год </w:t>
      </w:r>
      <w:r w:rsidRPr="00741EE0">
        <w:rPr>
          <w:rFonts w:ascii="Times New Roman" w:hAnsi="Times New Roman" w:cs="Times New Roman"/>
          <w:sz w:val="28"/>
          <w:szCs w:val="28"/>
        </w:rPr>
        <w:t xml:space="preserve">превышает </w:t>
      </w:r>
      <w:r w:rsidRPr="00874E17">
        <w:rPr>
          <w:rFonts w:ascii="Times New Roman" w:hAnsi="Times New Roman" w:cs="Times New Roman"/>
          <w:color w:val="000000"/>
          <w:sz w:val="28"/>
          <w:szCs w:val="28"/>
        </w:rPr>
        <w:t>50</w:t>
      </w:r>
      <w:r w:rsidRPr="00741EE0">
        <w:rPr>
          <w:rFonts w:ascii="Times New Roman" w:hAnsi="Times New Roman" w:cs="Times New Roman"/>
          <w:sz w:val="28"/>
          <w:szCs w:val="28"/>
        </w:rPr>
        <w:t xml:space="preserve"> процентов:</w:t>
      </w:r>
    </w:p>
    <w:p w:rsidR="00D95EC5" w:rsidRPr="002D2954" w:rsidRDefault="00D95EC5" w:rsidP="00C846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2954">
        <w:rPr>
          <w:rFonts w:ascii="Times New Roman" w:hAnsi="Times New Roman" w:cs="Times New Roman"/>
          <w:sz w:val="28"/>
          <w:szCs w:val="28"/>
        </w:rPr>
        <w:t xml:space="preserve">а) доля расходов </w:t>
      </w:r>
      <w:r w:rsidRPr="0005037C">
        <w:rPr>
          <w:rFonts w:ascii="Times New Roman" w:hAnsi="Times New Roman" w:cs="Times New Roman"/>
          <w:sz w:val="28"/>
          <w:szCs w:val="28"/>
        </w:rPr>
        <w:t>орган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05037C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Красносибирского сельсовета </w:t>
      </w:r>
      <w:r w:rsidRPr="0005037C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 и подведомственны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5037C">
        <w:rPr>
          <w:rFonts w:ascii="Times New Roman" w:hAnsi="Times New Roman" w:cs="Times New Roman"/>
          <w:sz w:val="28"/>
          <w:szCs w:val="28"/>
        </w:rPr>
        <w:t xml:space="preserve"> указанным органам казенны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5037C">
        <w:rPr>
          <w:rFonts w:ascii="Times New Roman" w:hAnsi="Times New Roman" w:cs="Times New Roman"/>
          <w:sz w:val="28"/>
          <w:szCs w:val="28"/>
        </w:rPr>
        <w:t xml:space="preserve"> и бюджетны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5037C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D2954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закупку</w:t>
      </w:r>
      <w:r w:rsidRPr="002D2954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 xml:space="preserve"> теплоснабжения,    электроснабжения (каждой в отдельности)</w:t>
      </w:r>
      <w:r w:rsidRPr="002D2954">
        <w:rPr>
          <w:rFonts w:ascii="Times New Roman" w:hAnsi="Times New Roman" w:cs="Times New Roman"/>
          <w:sz w:val="28"/>
          <w:szCs w:val="28"/>
        </w:rPr>
        <w:t xml:space="preserve"> в общем объеме расходов </w:t>
      </w:r>
      <w:r>
        <w:rPr>
          <w:rFonts w:ascii="Times New Roman" w:hAnsi="Times New Roman" w:cs="Times New Roman"/>
          <w:sz w:val="28"/>
          <w:szCs w:val="28"/>
        </w:rPr>
        <w:t xml:space="preserve">соответствующих </w:t>
      </w:r>
      <w:r w:rsidRPr="0005037C">
        <w:rPr>
          <w:rFonts w:ascii="Times New Roman" w:hAnsi="Times New Roman" w:cs="Times New Roman"/>
          <w:sz w:val="28"/>
          <w:szCs w:val="28"/>
        </w:rPr>
        <w:t>орган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05037C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Красносибирского сельсовета </w:t>
      </w:r>
      <w:r w:rsidRPr="0005037C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 и подведомственны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5037C">
        <w:rPr>
          <w:rFonts w:ascii="Times New Roman" w:hAnsi="Times New Roman" w:cs="Times New Roman"/>
          <w:sz w:val="28"/>
          <w:szCs w:val="28"/>
        </w:rPr>
        <w:t xml:space="preserve"> казенны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5037C">
        <w:rPr>
          <w:rFonts w:ascii="Times New Roman" w:hAnsi="Times New Roman" w:cs="Times New Roman"/>
          <w:sz w:val="28"/>
          <w:szCs w:val="28"/>
        </w:rPr>
        <w:t xml:space="preserve"> и бюджетны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5037C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D2954">
        <w:rPr>
          <w:rFonts w:ascii="Times New Roman" w:hAnsi="Times New Roman" w:cs="Times New Roman"/>
          <w:sz w:val="28"/>
          <w:szCs w:val="28"/>
        </w:rPr>
        <w:t xml:space="preserve"> на приобретение товаров, работ, услуг;</w:t>
      </w:r>
    </w:p>
    <w:p w:rsidR="00D95EC5" w:rsidRDefault="00D95EC5" w:rsidP="00C846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2954">
        <w:rPr>
          <w:rFonts w:ascii="Times New Roman" w:hAnsi="Times New Roman" w:cs="Times New Roman"/>
          <w:sz w:val="28"/>
          <w:szCs w:val="28"/>
        </w:rPr>
        <w:t xml:space="preserve">б) доля контрактов </w:t>
      </w:r>
      <w:r w:rsidRPr="0005037C">
        <w:rPr>
          <w:rFonts w:ascii="Times New Roman" w:hAnsi="Times New Roman" w:cs="Times New Roman"/>
          <w:sz w:val="28"/>
          <w:szCs w:val="28"/>
        </w:rPr>
        <w:t>орган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05037C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Красносибирского сельсовета </w:t>
      </w:r>
      <w:r w:rsidRPr="0005037C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 и подведомственны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5037C">
        <w:rPr>
          <w:rFonts w:ascii="Times New Roman" w:hAnsi="Times New Roman" w:cs="Times New Roman"/>
          <w:sz w:val="28"/>
          <w:szCs w:val="28"/>
        </w:rPr>
        <w:t xml:space="preserve"> указанным органам казенны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5037C">
        <w:rPr>
          <w:rFonts w:ascii="Times New Roman" w:hAnsi="Times New Roman" w:cs="Times New Roman"/>
          <w:sz w:val="28"/>
          <w:szCs w:val="28"/>
        </w:rPr>
        <w:t xml:space="preserve"> и бюджетны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5037C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D2954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закупку</w:t>
      </w:r>
      <w:r w:rsidRPr="002D29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 теплоснабжения,    электроснабжения (каждой в отдельности)</w:t>
      </w:r>
      <w:r w:rsidRPr="002D2954">
        <w:rPr>
          <w:rFonts w:ascii="Times New Roman" w:hAnsi="Times New Roman" w:cs="Times New Roman"/>
          <w:sz w:val="28"/>
          <w:szCs w:val="28"/>
        </w:rPr>
        <w:t xml:space="preserve">, в общем количестве контрактов </w:t>
      </w:r>
      <w:r>
        <w:rPr>
          <w:rFonts w:ascii="Times New Roman" w:hAnsi="Times New Roman" w:cs="Times New Roman"/>
          <w:sz w:val="28"/>
          <w:szCs w:val="28"/>
        </w:rPr>
        <w:t xml:space="preserve">соответствующих </w:t>
      </w:r>
      <w:r w:rsidRPr="0005037C">
        <w:rPr>
          <w:rFonts w:ascii="Times New Roman" w:hAnsi="Times New Roman" w:cs="Times New Roman"/>
          <w:sz w:val="28"/>
          <w:szCs w:val="28"/>
        </w:rPr>
        <w:t>орган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05037C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Красносибирского сельсовета </w:t>
      </w:r>
      <w:r w:rsidRPr="0005037C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 и подведомственны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5037C">
        <w:rPr>
          <w:rFonts w:ascii="Times New Roman" w:hAnsi="Times New Roman" w:cs="Times New Roman"/>
          <w:sz w:val="28"/>
          <w:szCs w:val="28"/>
        </w:rPr>
        <w:t xml:space="preserve"> указанным органам казенны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5037C">
        <w:rPr>
          <w:rFonts w:ascii="Times New Roman" w:hAnsi="Times New Roman" w:cs="Times New Roman"/>
          <w:sz w:val="28"/>
          <w:szCs w:val="28"/>
        </w:rPr>
        <w:t xml:space="preserve"> и бюджетны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5037C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D2954">
        <w:rPr>
          <w:rFonts w:ascii="Times New Roman" w:hAnsi="Times New Roman" w:cs="Times New Roman"/>
          <w:sz w:val="28"/>
          <w:szCs w:val="28"/>
        </w:rPr>
        <w:t xml:space="preserve"> на приобретение товаров, работ, услуг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95EC5" w:rsidRPr="00741EE0" w:rsidRDefault="00D95EC5" w:rsidP="00C846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Е</w:t>
      </w:r>
      <w:r w:rsidRPr="002D2954">
        <w:rPr>
          <w:rFonts w:ascii="Times New Roman" w:hAnsi="Times New Roman" w:cs="Times New Roman"/>
          <w:sz w:val="28"/>
          <w:szCs w:val="28"/>
        </w:rPr>
        <w:t xml:space="preserve">сли </w:t>
      </w:r>
      <w:r w:rsidRPr="00874E17">
        <w:rPr>
          <w:rFonts w:ascii="Times New Roman" w:hAnsi="Times New Roman" w:cs="Times New Roman"/>
          <w:color w:val="000000"/>
          <w:sz w:val="28"/>
          <w:szCs w:val="28"/>
        </w:rPr>
        <w:t>средняя арифметическая</w:t>
      </w:r>
      <w:r w:rsidRPr="00270D59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741EE0">
        <w:rPr>
          <w:rFonts w:ascii="Times New Roman" w:hAnsi="Times New Roman" w:cs="Times New Roman"/>
          <w:sz w:val="28"/>
          <w:szCs w:val="28"/>
        </w:rPr>
        <w:t xml:space="preserve">сумма значений следующих критериев </w:t>
      </w:r>
      <w:r>
        <w:rPr>
          <w:rFonts w:ascii="Times New Roman" w:hAnsi="Times New Roman" w:cs="Times New Roman"/>
          <w:sz w:val="28"/>
          <w:szCs w:val="28"/>
        </w:rPr>
        <w:t xml:space="preserve">за отчетный финансовый год </w:t>
      </w:r>
      <w:r w:rsidRPr="00741EE0">
        <w:rPr>
          <w:rFonts w:ascii="Times New Roman" w:hAnsi="Times New Roman" w:cs="Times New Roman"/>
          <w:sz w:val="28"/>
          <w:szCs w:val="28"/>
        </w:rPr>
        <w:t xml:space="preserve">превышает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741EE0">
        <w:rPr>
          <w:rFonts w:ascii="Times New Roman" w:hAnsi="Times New Roman" w:cs="Times New Roman"/>
          <w:sz w:val="28"/>
          <w:szCs w:val="28"/>
        </w:rPr>
        <w:t xml:space="preserve"> процентов:</w:t>
      </w:r>
    </w:p>
    <w:p w:rsidR="00D95EC5" w:rsidRPr="002D2954" w:rsidRDefault="00D95EC5" w:rsidP="00C846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2954">
        <w:rPr>
          <w:rFonts w:ascii="Times New Roman" w:hAnsi="Times New Roman" w:cs="Times New Roman"/>
          <w:sz w:val="28"/>
          <w:szCs w:val="28"/>
        </w:rPr>
        <w:t xml:space="preserve">а) доля расходов </w:t>
      </w:r>
      <w:r w:rsidRPr="0005037C">
        <w:rPr>
          <w:rFonts w:ascii="Times New Roman" w:hAnsi="Times New Roman" w:cs="Times New Roman"/>
          <w:sz w:val="28"/>
          <w:szCs w:val="28"/>
        </w:rPr>
        <w:t>орган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05037C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Красносибирского сельсовета </w:t>
      </w:r>
      <w:r w:rsidRPr="0005037C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 и подведомственны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5037C">
        <w:rPr>
          <w:rFonts w:ascii="Times New Roman" w:hAnsi="Times New Roman" w:cs="Times New Roman"/>
          <w:sz w:val="28"/>
          <w:szCs w:val="28"/>
        </w:rPr>
        <w:t xml:space="preserve"> указанным органам казенны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5037C">
        <w:rPr>
          <w:rFonts w:ascii="Times New Roman" w:hAnsi="Times New Roman" w:cs="Times New Roman"/>
          <w:sz w:val="28"/>
          <w:szCs w:val="28"/>
        </w:rPr>
        <w:t xml:space="preserve"> и бюджетны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5037C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D2954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закупку</w:t>
      </w:r>
      <w:r w:rsidRPr="002D2954">
        <w:rPr>
          <w:rFonts w:ascii="Times New Roman" w:hAnsi="Times New Roman" w:cs="Times New Roman"/>
          <w:sz w:val="28"/>
          <w:szCs w:val="28"/>
        </w:rPr>
        <w:t xml:space="preserve"> отдельн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2D2954">
        <w:rPr>
          <w:rFonts w:ascii="Times New Roman" w:hAnsi="Times New Roman" w:cs="Times New Roman"/>
          <w:sz w:val="28"/>
          <w:szCs w:val="28"/>
        </w:rPr>
        <w:t xml:space="preserve"> вид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2D2954">
        <w:rPr>
          <w:rFonts w:ascii="Times New Roman" w:hAnsi="Times New Roman" w:cs="Times New Roman"/>
          <w:sz w:val="28"/>
          <w:szCs w:val="28"/>
        </w:rPr>
        <w:t xml:space="preserve"> товаров, работ, услуг</w:t>
      </w:r>
      <w:r>
        <w:rPr>
          <w:rFonts w:ascii="Times New Roman" w:hAnsi="Times New Roman" w:cs="Times New Roman"/>
          <w:sz w:val="28"/>
          <w:szCs w:val="28"/>
        </w:rPr>
        <w:t>, не указанных в пункте 3.1. настоящих Правил,</w:t>
      </w:r>
      <w:r w:rsidRPr="002D2954">
        <w:rPr>
          <w:rFonts w:ascii="Times New Roman" w:hAnsi="Times New Roman" w:cs="Times New Roman"/>
          <w:sz w:val="28"/>
          <w:szCs w:val="28"/>
        </w:rPr>
        <w:t xml:space="preserve"> в общем объеме расходов </w:t>
      </w:r>
      <w:r>
        <w:rPr>
          <w:rFonts w:ascii="Times New Roman" w:hAnsi="Times New Roman" w:cs="Times New Roman"/>
          <w:sz w:val="28"/>
          <w:szCs w:val="28"/>
        </w:rPr>
        <w:t xml:space="preserve">соответствующих </w:t>
      </w:r>
      <w:r w:rsidRPr="0005037C">
        <w:rPr>
          <w:rFonts w:ascii="Times New Roman" w:hAnsi="Times New Roman" w:cs="Times New Roman"/>
          <w:sz w:val="28"/>
          <w:szCs w:val="28"/>
        </w:rPr>
        <w:t>орган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05037C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Красносибирского сельсовета </w:t>
      </w:r>
      <w:r w:rsidRPr="0005037C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 и подведомственны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5037C">
        <w:rPr>
          <w:rFonts w:ascii="Times New Roman" w:hAnsi="Times New Roman" w:cs="Times New Roman"/>
          <w:sz w:val="28"/>
          <w:szCs w:val="28"/>
        </w:rPr>
        <w:t xml:space="preserve"> казенны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5037C">
        <w:rPr>
          <w:rFonts w:ascii="Times New Roman" w:hAnsi="Times New Roman" w:cs="Times New Roman"/>
          <w:sz w:val="28"/>
          <w:szCs w:val="28"/>
        </w:rPr>
        <w:t xml:space="preserve"> и бюджетны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5037C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D2954">
        <w:rPr>
          <w:rFonts w:ascii="Times New Roman" w:hAnsi="Times New Roman" w:cs="Times New Roman"/>
          <w:sz w:val="28"/>
          <w:szCs w:val="28"/>
        </w:rPr>
        <w:t xml:space="preserve"> на приобретение товаров, работ, услуг;</w:t>
      </w:r>
    </w:p>
    <w:p w:rsidR="00D95EC5" w:rsidRDefault="00D95EC5" w:rsidP="00C846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2954">
        <w:rPr>
          <w:rFonts w:ascii="Times New Roman" w:hAnsi="Times New Roman" w:cs="Times New Roman"/>
          <w:sz w:val="28"/>
          <w:szCs w:val="28"/>
        </w:rPr>
        <w:t xml:space="preserve">б) доля контрактов </w:t>
      </w:r>
      <w:r w:rsidRPr="0005037C">
        <w:rPr>
          <w:rFonts w:ascii="Times New Roman" w:hAnsi="Times New Roman" w:cs="Times New Roman"/>
          <w:sz w:val="28"/>
          <w:szCs w:val="28"/>
        </w:rPr>
        <w:t>орган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05037C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Красносибирского сельсовета </w:t>
      </w:r>
      <w:r w:rsidRPr="0005037C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 и подведомственны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5037C">
        <w:rPr>
          <w:rFonts w:ascii="Times New Roman" w:hAnsi="Times New Roman" w:cs="Times New Roman"/>
          <w:sz w:val="28"/>
          <w:szCs w:val="28"/>
        </w:rPr>
        <w:t xml:space="preserve"> указанным органам казенны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5037C">
        <w:rPr>
          <w:rFonts w:ascii="Times New Roman" w:hAnsi="Times New Roman" w:cs="Times New Roman"/>
          <w:sz w:val="28"/>
          <w:szCs w:val="28"/>
        </w:rPr>
        <w:t xml:space="preserve"> и бюджетны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5037C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D2954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закупку</w:t>
      </w:r>
      <w:r w:rsidRPr="002D2954">
        <w:rPr>
          <w:rFonts w:ascii="Times New Roman" w:hAnsi="Times New Roman" w:cs="Times New Roman"/>
          <w:sz w:val="28"/>
          <w:szCs w:val="28"/>
        </w:rPr>
        <w:t xml:space="preserve"> отдельн</w:t>
      </w:r>
      <w:r>
        <w:rPr>
          <w:rFonts w:ascii="Times New Roman" w:hAnsi="Times New Roman" w:cs="Times New Roman"/>
          <w:sz w:val="28"/>
          <w:szCs w:val="28"/>
        </w:rPr>
        <w:t>ых видов</w:t>
      </w:r>
      <w:r w:rsidRPr="002D2954">
        <w:rPr>
          <w:rFonts w:ascii="Times New Roman" w:hAnsi="Times New Roman" w:cs="Times New Roman"/>
          <w:sz w:val="28"/>
          <w:szCs w:val="28"/>
        </w:rPr>
        <w:t xml:space="preserve"> товаров, работ, услуг, </w:t>
      </w:r>
      <w:r>
        <w:rPr>
          <w:rFonts w:ascii="Times New Roman" w:hAnsi="Times New Roman" w:cs="Times New Roman"/>
          <w:sz w:val="28"/>
          <w:szCs w:val="28"/>
        </w:rPr>
        <w:t>не указанных в пункте 3.1. настоящих Правил</w:t>
      </w:r>
      <w:r w:rsidRPr="002D2954">
        <w:rPr>
          <w:rFonts w:ascii="Times New Roman" w:hAnsi="Times New Roman" w:cs="Times New Roman"/>
          <w:sz w:val="28"/>
          <w:szCs w:val="28"/>
        </w:rPr>
        <w:t xml:space="preserve">, в общем количестве контрактов </w:t>
      </w:r>
      <w:r>
        <w:rPr>
          <w:rFonts w:ascii="Times New Roman" w:hAnsi="Times New Roman" w:cs="Times New Roman"/>
          <w:sz w:val="28"/>
          <w:szCs w:val="28"/>
        </w:rPr>
        <w:t xml:space="preserve">соответствующих </w:t>
      </w:r>
      <w:r w:rsidRPr="0005037C">
        <w:rPr>
          <w:rFonts w:ascii="Times New Roman" w:hAnsi="Times New Roman" w:cs="Times New Roman"/>
          <w:sz w:val="28"/>
          <w:szCs w:val="28"/>
        </w:rPr>
        <w:t>орган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05037C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Красносибирского сельсовета </w:t>
      </w:r>
      <w:r w:rsidRPr="0005037C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 и подведомственны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5037C">
        <w:rPr>
          <w:rFonts w:ascii="Times New Roman" w:hAnsi="Times New Roman" w:cs="Times New Roman"/>
          <w:sz w:val="28"/>
          <w:szCs w:val="28"/>
        </w:rPr>
        <w:t xml:space="preserve"> указанным органам казенны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5037C">
        <w:rPr>
          <w:rFonts w:ascii="Times New Roman" w:hAnsi="Times New Roman" w:cs="Times New Roman"/>
          <w:sz w:val="28"/>
          <w:szCs w:val="28"/>
        </w:rPr>
        <w:t xml:space="preserve"> и бюджетны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5037C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D2954">
        <w:rPr>
          <w:rFonts w:ascii="Times New Roman" w:hAnsi="Times New Roman" w:cs="Times New Roman"/>
          <w:sz w:val="28"/>
          <w:szCs w:val="28"/>
        </w:rPr>
        <w:t xml:space="preserve"> на приобретение товаров, работ, услуг.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5EC5" w:rsidRPr="004A25F7" w:rsidRDefault="00D95E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25F7">
        <w:rPr>
          <w:rFonts w:ascii="Times New Roman" w:hAnsi="Times New Roman" w:cs="Times New Roman"/>
          <w:sz w:val="28"/>
          <w:szCs w:val="28"/>
        </w:rPr>
        <w:t xml:space="preserve">4. При включении в ведомственный перечень отдельных видов товаров, работ, услуг, не указанных в обязательном перечне, применяют установленные </w:t>
      </w:r>
      <w:hyperlink w:anchor="P51" w:history="1">
        <w:r w:rsidRPr="004A25F7">
          <w:rPr>
            <w:rFonts w:ascii="Times New Roman" w:hAnsi="Times New Roman" w:cs="Times New Roman"/>
            <w:sz w:val="28"/>
            <w:szCs w:val="28"/>
          </w:rPr>
          <w:t>пунктом 3</w:t>
        </w:r>
      </w:hyperlink>
      <w:r w:rsidRPr="004A25F7">
        <w:rPr>
          <w:rFonts w:ascii="Times New Roman" w:hAnsi="Times New Roman" w:cs="Times New Roman"/>
          <w:sz w:val="28"/>
          <w:szCs w:val="28"/>
        </w:rPr>
        <w:t xml:space="preserve"> настоящих Правил критерии исходя из определения их значений в процентном отношении к объему осуществляемых органами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Красносибирского сельсовета </w:t>
      </w:r>
      <w:r w:rsidRPr="004A25F7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 и подведомственных указанным органам казенных и бюджетных учреждений закупок</w:t>
      </w:r>
      <w:r>
        <w:rPr>
          <w:rFonts w:ascii="Times New Roman" w:hAnsi="Times New Roman" w:cs="Times New Roman"/>
          <w:sz w:val="28"/>
          <w:szCs w:val="28"/>
        </w:rPr>
        <w:t>, осуществленных по состоянию на 1 июня текущего финансового года</w:t>
      </w:r>
      <w:r w:rsidRPr="004A25F7">
        <w:rPr>
          <w:rFonts w:ascii="Times New Roman" w:hAnsi="Times New Roman" w:cs="Times New Roman"/>
          <w:sz w:val="28"/>
          <w:szCs w:val="28"/>
        </w:rPr>
        <w:t>.</w:t>
      </w:r>
    </w:p>
    <w:p w:rsidR="00D95EC5" w:rsidRPr="00874E17" w:rsidRDefault="00D95EC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95EC5" w:rsidRPr="00BA7654" w:rsidRDefault="00D95EC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95EC5" w:rsidRPr="002D2954" w:rsidRDefault="00D95EC5">
      <w:pPr>
        <w:rPr>
          <w:rFonts w:ascii="Times New Roman" w:hAnsi="Times New Roman" w:cs="Times New Roman"/>
          <w:sz w:val="28"/>
          <w:szCs w:val="28"/>
        </w:rPr>
        <w:sectPr w:rsidR="00D95EC5" w:rsidRPr="002D2954" w:rsidSect="008B664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95EC5" w:rsidRPr="005107BE" w:rsidRDefault="00D95EC5" w:rsidP="005107BE">
      <w:pPr>
        <w:ind w:left="10745"/>
        <w:jc w:val="right"/>
        <w:rPr>
          <w:rFonts w:ascii="Times New Roman" w:hAnsi="Times New Roman" w:cs="Times New Roman"/>
          <w:sz w:val="20"/>
          <w:szCs w:val="20"/>
        </w:rPr>
      </w:pPr>
      <w:r w:rsidRPr="005107BE">
        <w:rPr>
          <w:rFonts w:ascii="Times New Roman" w:hAnsi="Times New Roman" w:cs="Times New Roman"/>
          <w:sz w:val="20"/>
          <w:szCs w:val="20"/>
        </w:rPr>
        <w:t>Приложение № 1</w:t>
      </w:r>
    </w:p>
    <w:p w:rsidR="00D95EC5" w:rsidRPr="005107BE" w:rsidRDefault="00D95EC5" w:rsidP="005107BE">
      <w:pPr>
        <w:pStyle w:val="ConsPlusNormal"/>
        <w:ind w:firstLine="540"/>
        <w:jc w:val="right"/>
        <w:rPr>
          <w:rFonts w:ascii="Times New Roman" w:hAnsi="Times New Roman" w:cs="Times New Roman"/>
          <w:sz w:val="20"/>
          <w:szCs w:val="20"/>
        </w:rPr>
      </w:pPr>
      <w:r w:rsidRPr="005107BE">
        <w:rPr>
          <w:rFonts w:ascii="Times New Roman" w:hAnsi="Times New Roman" w:cs="Times New Roman"/>
          <w:sz w:val="20"/>
          <w:szCs w:val="20"/>
        </w:rPr>
        <w:t>к Правилам определения требований к отдельным видам</w:t>
      </w:r>
    </w:p>
    <w:p w:rsidR="00D95EC5" w:rsidRPr="005107BE" w:rsidRDefault="00D95EC5" w:rsidP="005107BE">
      <w:pPr>
        <w:pStyle w:val="ConsPlusNormal"/>
        <w:ind w:firstLine="540"/>
        <w:jc w:val="right"/>
        <w:rPr>
          <w:rFonts w:ascii="Times New Roman" w:hAnsi="Times New Roman" w:cs="Times New Roman"/>
          <w:sz w:val="20"/>
          <w:szCs w:val="20"/>
        </w:rPr>
      </w:pPr>
      <w:r w:rsidRPr="005107BE">
        <w:rPr>
          <w:rFonts w:ascii="Times New Roman" w:hAnsi="Times New Roman" w:cs="Times New Roman"/>
          <w:sz w:val="20"/>
          <w:szCs w:val="20"/>
        </w:rPr>
        <w:t xml:space="preserve"> товаров, работ, услуг (в том числе предельные цены товаров, работ, услуг), </w:t>
      </w:r>
    </w:p>
    <w:p w:rsidR="00D95EC5" w:rsidRDefault="00D95EC5" w:rsidP="005107BE">
      <w:pPr>
        <w:pStyle w:val="ConsPlusNormal"/>
        <w:ind w:firstLine="540"/>
        <w:jc w:val="right"/>
        <w:rPr>
          <w:rFonts w:ascii="Times New Roman" w:hAnsi="Times New Roman" w:cs="Times New Roman"/>
          <w:sz w:val="20"/>
          <w:szCs w:val="20"/>
        </w:rPr>
      </w:pPr>
      <w:r w:rsidRPr="005107BE">
        <w:rPr>
          <w:rFonts w:ascii="Times New Roman" w:hAnsi="Times New Roman" w:cs="Times New Roman"/>
          <w:sz w:val="20"/>
          <w:szCs w:val="20"/>
        </w:rPr>
        <w:t xml:space="preserve">закупаемым органами местного самоуправления </w:t>
      </w:r>
      <w:r>
        <w:rPr>
          <w:rFonts w:ascii="Times New Roman" w:hAnsi="Times New Roman" w:cs="Times New Roman"/>
        </w:rPr>
        <w:t>Красносибирского</w:t>
      </w:r>
      <w:r w:rsidRPr="00FA4B72">
        <w:rPr>
          <w:rFonts w:ascii="Times New Roman" w:hAnsi="Times New Roman" w:cs="Times New Roman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5EC5" w:rsidRDefault="00D95EC5" w:rsidP="005107BE">
      <w:pPr>
        <w:pStyle w:val="ConsPlusNormal"/>
        <w:ind w:firstLine="540"/>
        <w:jc w:val="right"/>
        <w:rPr>
          <w:rFonts w:ascii="Times New Roman" w:hAnsi="Times New Roman" w:cs="Times New Roman"/>
          <w:sz w:val="20"/>
          <w:szCs w:val="20"/>
        </w:rPr>
      </w:pPr>
      <w:r w:rsidRPr="005107BE">
        <w:rPr>
          <w:rFonts w:ascii="Times New Roman" w:hAnsi="Times New Roman" w:cs="Times New Roman"/>
          <w:sz w:val="20"/>
          <w:szCs w:val="20"/>
        </w:rPr>
        <w:t>Кочковского района Новосибирской области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07B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95EC5" w:rsidRDefault="00D95EC5" w:rsidP="005107BE">
      <w:pPr>
        <w:pStyle w:val="ConsPlusNormal"/>
        <w:ind w:firstLine="540"/>
        <w:jc w:val="right"/>
        <w:rPr>
          <w:rFonts w:ascii="Times New Roman" w:hAnsi="Times New Roman" w:cs="Times New Roman"/>
          <w:sz w:val="20"/>
          <w:szCs w:val="20"/>
        </w:rPr>
      </w:pPr>
      <w:r w:rsidRPr="005107BE">
        <w:rPr>
          <w:rFonts w:ascii="Times New Roman" w:hAnsi="Times New Roman" w:cs="Times New Roman"/>
          <w:sz w:val="20"/>
          <w:szCs w:val="20"/>
        </w:rPr>
        <w:t xml:space="preserve">и подведомственными указанным </w:t>
      </w:r>
    </w:p>
    <w:p w:rsidR="00D95EC5" w:rsidRPr="005107BE" w:rsidRDefault="00D95EC5" w:rsidP="005107BE">
      <w:pPr>
        <w:pStyle w:val="ConsPlusNormal"/>
        <w:ind w:firstLine="540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</w:t>
      </w:r>
      <w:r w:rsidRPr="005107BE">
        <w:rPr>
          <w:rFonts w:ascii="Times New Roman" w:hAnsi="Times New Roman" w:cs="Times New Roman"/>
          <w:sz w:val="20"/>
          <w:szCs w:val="20"/>
        </w:rPr>
        <w:t>рганам казенными и бюджетными учреждениями</w:t>
      </w:r>
    </w:p>
    <w:p w:rsidR="00D95EC5" w:rsidRPr="0032172F" w:rsidRDefault="00D95EC5" w:rsidP="005107BE">
      <w:pPr>
        <w:spacing w:after="240"/>
        <w:ind w:left="10745"/>
        <w:jc w:val="right"/>
        <w:rPr>
          <w:rFonts w:ascii="Times New Roman" w:hAnsi="Times New Roman" w:cs="Times New Roman"/>
          <w:b/>
          <w:bCs/>
          <w:sz w:val="16"/>
          <w:szCs w:val="16"/>
        </w:rPr>
      </w:pPr>
      <w:r w:rsidRPr="0032172F">
        <w:rPr>
          <w:rFonts w:ascii="Times New Roman" w:hAnsi="Times New Roman" w:cs="Times New Roman"/>
          <w:b/>
          <w:bCs/>
          <w:sz w:val="16"/>
          <w:szCs w:val="16"/>
        </w:rPr>
        <w:t xml:space="preserve"> (форма)</w:t>
      </w:r>
    </w:p>
    <w:p w:rsidR="00D95EC5" w:rsidRPr="0032172F" w:rsidRDefault="00D95EC5" w:rsidP="0032172F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60"/>
          <w:sz w:val="20"/>
          <w:szCs w:val="20"/>
        </w:rPr>
      </w:pPr>
      <w:r w:rsidRPr="0032172F">
        <w:rPr>
          <w:rFonts w:ascii="Times New Roman" w:hAnsi="Times New Roman" w:cs="Times New Roman"/>
          <w:b/>
          <w:bCs/>
          <w:spacing w:val="60"/>
          <w:sz w:val="20"/>
          <w:szCs w:val="20"/>
        </w:rPr>
        <w:t>ПЕРЕЧЕНЬ</w:t>
      </w:r>
    </w:p>
    <w:p w:rsidR="00D95EC5" w:rsidRPr="0032172F" w:rsidRDefault="00D95EC5" w:rsidP="003217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2172F">
        <w:rPr>
          <w:rFonts w:ascii="Times New Roman" w:hAnsi="Times New Roman" w:cs="Times New Roman"/>
          <w:b/>
          <w:bCs/>
          <w:sz w:val="20"/>
          <w:szCs w:val="20"/>
        </w:rPr>
        <w:t>отдельных видов товаров, работ, услуг, их потребительские свойства (в том числе качество) и иные характеристики</w:t>
      </w:r>
      <w:r w:rsidRPr="0032172F">
        <w:rPr>
          <w:rFonts w:ascii="Times New Roman" w:hAnsi="Times New Roman" w:cs="Times New Roman"/>
          <w:b/>
          <w:bCs/>
          <w:sz w:val="20"/>
          <w:szCs w:val="20"/>
        </w:rPr>
        <w:br/>
        <w:t>(в том числе предельные цены товаров, работ, услуг) к ним</w:t>
      </w:r>
    </w:p>
    <w:tbl>
      <w:tblPr>
        <w:tblW w:w="15219" w:type="dxa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82"/>
        <w:gridCol w:w="822"/>
        <w:gridCol w:w="1645"/>
        <w:gridCol w:w="2205"/>
        <w:gridCol w:w="4678"/>
        <w:gridCol w:w="2977"/>
        <w:gridCol w:w="2410"/>
      </w:tblGrid>
      <w:tr w:rsidR="00D95EC5" w:rsidRPr="0032172F">
        <w:trPr>
          <w:cantSplit/>
          <w:tblHeader/>
        </w:trPr>
        <w:tc>
          <w:tcPr>
            <w:tcW w:w="482" w:type="dxa"/>
            <w:vMerge w:val="restart"/>
            <w:vAlign w:val="center"/>
          </w:tcPr>
          <w:p w:rsidR="00D95EC5" w:rsidRPr="0032172F" w:rsidRDefault="00D95EC5" w:rsidP="00321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72F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822" w:type="dxa"/>
            <w:vMerge w:val="restart"/>
            <w:vAlign w:val="center"/>
          </w:tcPr>
          <w:p w:rsidR="00D95EC5" w:rsidRPr="0032172F" w:rsidRDefault="00D95EC5" w:rsidP="00321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72F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 w:rsidRPr="0032172F">
              <w:rPr>
                <w:rFonts w:ascii="Times New Roman" w:hAnsi="Times New Roman" w:cs="Times New Roman"/>
                <w:sz w:val="20"/>
                <w:szCs w:val="20"/>
              </w:rPr>
              <w:br/>
              <w:t>по ОКПД</w:t>
            </w:r>
          </w:p>
        </w:tc>
        <w:tc>
          <w:tcPr>
            <w:tcW w:w="1645" w:type="dxa"/>
            <w:vMerge w:val="restart"/>
            <w:vAlign w:val="center"/>
          </w:tcPr>
          <w:p w:rsidR="00D95EC5" w:rsidRPr="0032172F" w:rsidRDefault="00D95EC5" w:rsidP="00321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72F">
              <w:rPr>
                <w:rFonts w:ascii="Times New Roman" w:hAnsi="Times New Roman" w:cs="Times New Roman"/>
                <w:sz w:val="20"/>
                <w:szCs w:val="20"/>
              </w:rPr>
              <w:t>Наименование отдельного вида товаров, работ, услуг</w:t>
            </w:r>
          </w:p>
        </w:tc>
        <w:tc>
          <w:tcPr>
            <w:tcW w:w="6883" w:type="dxa"/>
            <w:gridSpan w:val="2"/>
            <w:vAlign w:val="center"/>
          </w:tcPr>
          <w:p w:rsidR="00D95EC5" w:rsidRPr="0032172F" w:rsidRDefault="00D95EC5" w:rsidP="00321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72F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5387" w:type="dxa"/>
            <w:gridSpan w:val="2"/>
            <w:vAlign w:val="center"/>
          </w:tcPr>
          <w:p w:rsidR="00D95EC5" w:rsidRPr="0032172F" w:rsidRDefault="00D95EC5" w:rsidP="00562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72F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 к потребительским свойствам (в том числе качеству) и иным характеристикам, </w:t>
            </w:r>
          </w:p>
        </w:tc>
      </w:tr>
      <w:tr w:rsidR="00D95EC5" w:rsidRPr="0032172F">
        <w:trPr>
          <w:cantSplit/>
          <w:tblHeader/>
        </w:trPr>
        <w:tc>
          <w:tcPr>
            <w:tcW w:w="482" w:type="dxa"/>
            <w:vMerge/>
            <w:vAlign w:val="center"/>
          </w:tcPr>
          <w:p w:rsidR="00D95EC5" w:rsidRPr="0032172F" w:rsidRDefault="00D95EC5" w:rsidP="00321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  <w:vAlign w:val="center"/>
          </w:tcPr>
          <w:p w:rsidR="00D95EC5" w:rsidRPr="0032172F" w:rsidRDefault="00D95EC5" w:rsidP="00321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5" w:type="dxa"/>
            <w:vMerge/>
            <w:vAlign w:val="center"/>
          </w:tcPr>
          <w:p w:rsidR="00D95EC5" w:rsidRPr="0032172F" w:rsidRDefault="00D95EC5" w:rsidP="00321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5" w:type="dxa"/>
            <w:vAlign w:val="center"/>
          </w:tcPr>
          <w:p w:rsidR="00D95EC5" w:rsidRPr="0032172F" w:rsidRDefault="00D95EC5" w:rsidP="00321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72F">
              <w:rPr>
                <w:rFonts w:ascii="Times New Roman" w:hAnsi="Times New Roman" w:cs="Times New Roman"/>
                <w:sz w:val="20"/>
                <w:szCs w:val="20"/>
              </w:rPr>
              <w:t>код по ОКЕИ</w:t>
            </w:r>
          </w:p>
        </w:tc>
        <w:tc>
          <w:tcPr>
            <w:tcW w:w="4678" w:type="dxa"/>
            <w:vAlign w:val="center"/>
          </w:tcPr>
          <w:p w:rsidR="00D95EC5" w:rsidRPr="0032172F" w:rsidRDefault="00D95EC5" w:rsidP="00321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72F">
              <w:rPr>
                <w:rFonts w:ascii="Times New Roman" w:hAnsi="Times New Roman" w:cs="Times New Roman"/>
                <w:sz w:val="20"/>
                <w:szCs w:val="20"/>
              </w:rPr>
              <w:t>наимено</w:t>
            </w:r>
            <w:r w:rsidRPr="0032172F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</w:t>
            </w:r>
          </w:p>
        </w:tc>
        <w:tc>
          <w:tcPr>
            <w:tcW w:w="2977" w:type="dxa"/>
            <w:vAlign w:val="center"/>
          </w:tcPr>
          <w:p w:rsidR="00D95EC5" w:rsidRPr="0032172F" w:rsidRDefault="00D95EC5" w:rsidP="00321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72F">
              <w:rPr>
                <w:rFonts w:ascii="Times New Roman" w:hAnsi="Times New Roman" w:cs="Times New Roman"/>
                <w:sz w:val="20"/>
                <w:szCs w:val="20"/>
              </w:rPr>
              <w:t>характерис</w:t>
            </w:r>
            <w:r w:rsidRPr="0032172F">
              <w:rPr>
                <w:rFonts w:ascii="Times New Roman" w:hAnsi="Times New Roman" w:cs="Times New Roman"/>
                <w:sz w:val="20"/>
                <w:szCs w:val="20"/>
              </w:rPr>
              <w:softHyphen/>
              <w:t>тика</w:t>
            </w:r>
          </w:p>
        </w:tc>
        <w:tc>
          <w:tcPr>
            <w:tcW w:w="2410" w:type="dxa"/>
            <w:vAlign w:val="center"/>
          </w:tcPr>
          <w:p w:rsidR="00D95EC5" w:rsidRPr="0032172F" w:rsidRDefault="00D95EC5" w:rsidP="00321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72F">
              <w:rPr>
                <w:rFonts w:ascii="Times New Roman" w:hAnsi="Times New Roman" w:cs="Times New Roman"/>
                <w:sz w:val="20"/>
                <w:szCs w:val="20"/>
              </w:rPr>
              <w:t>значение характерис</w:t>
            </w:r>
            <w:r w:rsidRPr="0032172F">
              <w:rPr>
                <w:rFonts w:ascii="Times New Roman" w:hAnsi="Times New Roman" w:cs="Times New Roman"/>
                <w:sz w:val="20"/>
                <w:szCs w:val="20"/>
              </w:rPr>
              <w:softHyphen/>
              <w:t>тики</w:t>
            </w:r>
          </w:p>
        </w:tc>
      </w:tr>
      <w:tr w:rsidR="00D95EC5" w:rsidRPr="0032172F">
        <w:trPr>
          <w:cantSplit/>
          <w:tblHeader/>
        </w:trPr>
        <w:tc>
          <w:tcPr>
            <w:tcW w:w="15219" w:type="dxa"/>
            <w:gridSpan w:val="7"/>
            <w:vAlign w:val="center"/>
          </w:tcPr>
          <w:p w:rsidR="00D95EC5" w:rsidRPr="0032172F" w:rsidRDefault="00D95EC5" w:rsidP="0098522D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72F">
              <w:rPr>
                <w:rFonts w:ascii="Times New Roman" w:hAnsi="Times New Roman" w:cs="Times New Roman"/>
                <w:sz w:val="20"/>
                <w:szCs w:val="20"/>
              </w:rPr>
              <w:t xml:space="preserve">Отдельные виды товаров, работ, услуг, включенные в перечень отдельных видов товаров, работ, услуг, предусмотренный приложением № 2 к </w:t>
            </w:r>
            <w:r w:rsidRPr="005107BE">
              <w:rPr>
                <w:rFonts w:ascii="Times New Roman" w:hAnsi="Times New Roman" w:cs="Times New Roman"/>
                <w:sz w:val="20"/>
                <w:szCs w:val="20"/>
              </w:rPr>
              <w:t>Правилам определения требований к отдельным видам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07BE">
              <w:rPr>
                <w:rFonts w:ascii="Times New Roman" w:hAnsi="Times New Roman" w:cs="Times New Roman"/>
                <w:sz w:val="20"/>
                <w:szCs w:val="20"/>
              </w:rPr>
              <w:t xml:space="preserve"> товаров, работ, услуг (в том числе предельные цены товаров, работ, услуг), закупаемым органами местного самоуправления </w:t>
            </w:r>
            <w:r>
              <w:rPr>
                <w:rFonts w:ascii="Times New Roman" w:hAnsi="Times New Roman" w:cs="Times New Roman"/>
              </w:rPr>
              <w:t>Красносибирского</w:t>
            </w:r>
            <w:r w:rsidRPr="00FA4B72">
              <w:rPr>
                <w:rFonts w:ascii="Times New Roman" w:hAnsi="Times New Roman" w:cs="Times New Roman"/>
              </w:rPr>
              <w:t xml:space="preserve"> сельсовета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107BE">
              <w:rPr>
                <w:rFonts w:ascii="Times New Roman" w:hAnsi="Times New Roman" w:cs="Times New Roman"/>
                <w:sz w:val="20"/>
                <w:szCs w:val="20"/>
              </w:rPr>
              <w:t>Кочковского района Новосибирской области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07BE">
              <w:rPr>
                <w:rFonts w:ascii="Times New Roman" w:hAnsi="Times New Roman" w:cs="Times New Roman"/>
                <w:sz w:val="20"/>
                <w:szCs w:val="20"/>
              </w:rPr>
              <w:t xml:space="preserve"> и подведомственными указанным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107BE">
              <w:rPr>
                <w:rFonts w:ascii="Times New Roman" w:hAnsi="Times New Roman" w:cs="Times New Roman"/>
                <w:sz w:val="20"/>
                <w:szCs w:val="20"/>
              </w:rPr>
              <w:t>рганам казенными и бюджетными учреждениями</w:t>
            </w:r>
          </w:p>
        </w:tc>
      </w:tr>
      <w:tr w:rsidR="00D95EC5" w:rsidRPr="0032172F">
        <w:tc>
          <w:tcPr>
            <w:tcW w:w="482" w:type="dxa"/>
          </w:tcPr>
          <w:p w:rsidR="00D95EC5" w:rsidRPr="0032172F" w:rsidRDefault="00D95EC5" w:rsidP="00321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7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2" w:type="dxa"/>
          </w:tcPr>
          <w:p w:rsidR="00D95EC5" w:rsidRPr="0032172F" w:rsidRDefault="00D95EC5" w:rsidP="00321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5" w:type="dxa"/>
          </w:tcPr>
          <w:p w:rsidR="00D95EC5" w:rsidRPr="0032172F" w:rsidRDefault="00D95EC5" w:rsidP="003217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5" w:type="dxa"/>
          </w:tcPr>
          <w:p w:rsidR="00D95EC5" w:rsidRPr="0032172F" w:rsidRDefault="00D95EC5" w:rsidP="00321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D95EC5" w:rsidRPr="0032172F" w:rsidRDefault="00D95EC5" w:rsidP="00321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D95EC5" w:rsidRPr="0032172F" w:rsidRDefault="00D95EC5" w:rsidP="003217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D95EC5" w:rsidRPr="0032172F" w:rsidRDefault="00D95EC5" w:rsidP="00321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5EC5" w:rsidRPr="0032172F">
        <w:tc>
          <w:tcPr>
            <w:tcW w:w="482" w:type="dxa"/>
          </w:tcPr>
          <w:p w:rsidR="00D95EC5" w:rsidRPr="0032172F" w:rsidRDefault="00D95EC5" w:rsidP="00321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2" w:type="dxa"/>
          </w:tcPr>
          <w:p w:rsidR="00D95EC5" w:rsidRPr="0032172F" w:rsidRDefault="00D95EC5" w:rsidP="00321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5" w:type="dxa"/>
          </w:tcPr>
          <w:p w:rsidR="00D95EC5" w:rsidRPr="0032172F" w:rsidRDefault="00D95EC5" w:rsidP="003217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5" w:type="dxa"/>
          </w:tcPr>
          <w:p w:rsidR="00D95EC5" w:rsidRPr="0032172F" w:rsidRDefault="00D95EC5" w:rsidP="00321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D95EC5" w:rsidRPr="0032172F" w:rsidRDefault="00D95EC5" w:rsidP="00321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D95EC5" w:rsidRPr="0032172F" w:rsidRDefault="00D95EC5" w:rsidP="003217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D95EC5" w:rsidRPr="0032172F" w:rsidRDefault="00D95EC5" w:rsidP="00321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5EC5" w:rsidRPr="0032172F">
        <w:tc>
          <w:tcPr>
            <w:tcW w:w="15219" w:type="dxa"/>
            <w:gridSpan w:val="7"/>
          </w:tcPr>
          <w:p w:rsidR="00D95EC5" w:rsidRPr="00AB1AFA" w:rsidRDefault="00D95EC5" w:rsidP="0098522D">
            <w:pPr>
              <w:pStyle w:val="FootnoteText"/>
              <w:jc w:val="center"/>
            </w:pPr>
            <w:r w:rsidRPr="00AB1AFA">
              <w:t>Отдельные виды товаров, работ, услуг, предусмотренные пунктом 3 Правил определения требований к отдельным видам  товаров, работ, услуг (в том числе предельные цены товаров, работ, услуг), закупаемым органами местного самоуправления Красносибирского сельсовета</w:t>
            </w:r>
            <w:r w:rsidRPr="00AB1AFA">
              <w:rPr>
                <w:sz w:val="28"/>
                <w:szCs w:val="28"/>
              </w:rPr>
              <w:t xml:space="preserve"> </w:t>
            </w:r>
            <w:r w:rsidRPr="00AB1AFA">
              <w:t>Кочковского района Новосибирской области  и подведомственными указанным органам казенными и бюджетными учреждениями</w:t>
            </w:r>
          </w:p>
        </w:tc>
      </w:tr>
      <w:tr w:rsidR="00D95EC5" w:rsidRPr="0032172F">
        <w:tc>
          <w:tcPr>
            <w:tcW w:w="482" w:type="dxa"/>
          </w:tcPr>
          <w:p w:rsidR="00D95EC5" w:rsidRPr="0032172F" w:rsidRDefault="00D95EC5" w:rsidP="00321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7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2" w:type="dxa"/>
          </w:tcPr>
          <w:p w:rsidR="00D95EC5" w:rsidRPr="0032172F" w:rsidRDefault="00D95EC5" w:rsidP="00321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5" w:type="dxa"/>
          </w:tcPr>
          <w:p w:rsidR="00D95EC5" w:rsidRPr="0032172F" w:rsidRDefault="00D95EC5" w:rsidP="003217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5" w:type="dxa"/>
          </w:tcPr>
          <w:p w:rsidR="00D95EC5" w:rsidRPr="0032172F" w:rsidRDefault="00D95EC5" w:rsidP="00321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D95EC5" w:rsidRPr="0032172F" w:rsidRDefault="00D95EC5" w:rsidP="00321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D95EC5" w:rsidRPr="0032172F" w:rsidRDefault="00D95EC5" w:rsidP="00321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D95EC5" w:rsidRPr="0032172F" w:rsidRDefault="00D95EC5" w:rsidP="00321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5EC5" w:rsidRPr="0032172F">
        <w:tc>
          <w:tcPr>
            <w:tcW w:w="482" w:type="dxa"/>
          </w:tcPr>
          <w:p w:rsidR="00D95EC5" w:rsidRPr="0032172F" w:rsidRDefault="00D95EC5" w:rsidP="00321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2" w:type="dxa"/>
          </w:tcPr>
          <w:p w:rsidR="00D95EC5" w:rsidRPr="0032172F" w:rsidRDefault="00D95EC5" w:rsidP="00321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5" w:type="dxa"/>
          </w:tcPr>
          <w:p w:rsidR="00D95EC5" w:rsidRPr="0032172F" w:rsidRDefault="00D95EC5" w:rsidP="003217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5" w:type="dxa"/>
          </w:tcPr>
          <w:p w:rsidR="00D95EC5" w:rsidRPr="0032172F" w:rsidRDefault="00D95EC5" w:rsidP="00321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D95EC5" w:rsidRPr="0032172F" w:rsidRDefault="00D95EC5" w:rsidP="00321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D95EC5" w:rsidRPr="0032172F" w:rsidRDefault="00D95EC5" w:rsidP="00321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D95EC5" w:rsidRPr="0032172F" w:rsidRDefault="00D95EC5" w:rsidP="00321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95EC5" w:rsidRPr="0032172F" w:rsidRDefault="00D95EC5" w:rsidP="0032172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D95EC5" w:rsidRPr="0032172F" w:rsidRDefault="00D95EC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D95EC5" w:rsidRPr="00394DEC" w:rsidRDefault="00D95EC5" w:rsidP="0032172F">
      <w:pPr>
        <w:pStyle w:val="ConsPlusNormal"/>
        <w:ind w:firstLine="540"/>
        <w:jc w:val="both"/>
        <w:rPr>
          <w:rFonts w:ascii="Times New Roman" w:hAnsi="Times New Roman" w:cs="Times New Roman"/>
          <w:sz w:val="10"/>
          <w:szCs w:val="10"/>
        </w:rPr>
      </w:pPr>
      <w:bookmarkStart w:id="4" w:name="P153"/>
      <w:bookmarkEnd w:id="4"/>
    </w:p>
    <w:sectPr w:rsidR="00D95EC5" w:rsidRPr="00394DEC" w:rsidSect="007163A8">
      <w:pgSz w:w="16840" w:h="11907" w:orient="landscape"/>
      <w:pgMar w:top="851" w:right="1134" w:bottom="992" w:left="1134" w:header="0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5EC5" w:rsidRDefault="00D95EC5" w:rsidP="0032172F">
      <w:pPr>
        <w:spacing w:after="0" w:line="240" w:lineRule="auto"/>
      </w:pPr>
      <w:r>
        <w:separator/>
      </w:r>
    </w:p>
  </w:endnote>
  <w:endnote w:type="continuationSeparator" w:id="1">
    <w:p w:rsidR="00D95EC5" w:rsidRDefault="00D95EC5" w:rsidP="003217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B060402020202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5EC5" w:rsidRDefault="00D95EC5" w:rsidP="0032172F">
      <w:pPr>
        <w:spacing w:after="0" w:line="240" w:lineRule="auto"/>
      </w:pPr>
      <w:r>
        <w:separator/>
      </w:r>
    </w:p>
  </w:footnote>
  <w:footnote w:type="continuationSeparator" w:id="1">
    <w:p w:rsidR="00D95EC5" w:rsidRDefault="00D95EC5" w:rsidP="003217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707"/>
    <w:rsid w:val="0001744A"/>
    <w:rsid w:val="00020CE6"/>
    <w:rsid w:val="0005037C"/>
    <w:rsid w:val="00065295"/>
    <w:rsid w:val="00090DCB"/>
    <w:rsid w:val="000D6B92"/>
    <w:rsid w:val="00103BE4"/>
    <w:rsid w:val="001F477C"/>
    <w:rsid w:val="00270D59"/>
    <w:rsid w:val="002D2954"/>
    <w:rsid w:val="002E0AB8"/>
    <w:rsid w:val="00300723"/>
    <w:rsid w:val="00307A64"/>
    <w:rsid w:val="0032172F"/>
    <w:rsid w:val="00394DEC"/>
    <w:rsid w:val="00397034"/>
    <w:rsid w:val="004A25F7"/>
    <w:rsid w:val="004A3526"/>
    <w:rsid w:val="004D3710"/>
    <w:rsid w:val="005107BE"/>
    <w:rsid w:val="00561D14"/>
    <w:rsid w:val="00562A25"/>
    <w:rsid w:val="005C26F1"/>
    <w:rsid w:val="005C2D73"/>
    <w:rsid w:val="005F0BCB"/>
    <w:rsid w:val="00621B0E"/>
    <w:rsid w:val="006336A2"/>
    <w:rsid w:val="00642020"/>
    <w:rsid w:val="007066C1"/>
    <w:rsid w:val="00715CD1"/>
    <w:rsid w:val="007163A8"/>
    <w:rsid w:val="00724C24"/>
    <w:rsid w:val="00741EE0"/>
    <w:rsid w:val="00772B64"/>
    <w:rsid w:val="007A0E4C"/>
    <w:rsid w:val="007B5805"/>
    <w:rsid w:val="007C0C50"/>
    <w:rsid w:val="007C1DD0"/>
    <w:rsid w:val="007D3174"/>
    <w:rsid w:val="00807532"/>
    <w:rsid w:val="0085689A"/>
    <w:rsid w:val="00874E17"/>
    <w:rsid w:val="008B2606"/>
    <w:rsid w:val="008B6643"/>
    <w:rsid w:val="009403EE"/>
    <w:rsid w:val="00947644"/>
    <w:rsid w:val="009514A6"/>
    <w:rsid w:val="0098522D"/>
    <w:rsid w:val="00991892"/>
    <w:rsid w:val="009A193D"/>
    <w:rsid w:val="009B60A6"/>
    <w:rsid w:val="009C15F9"/>
    <w:rsid w:val="009E3705"/>
    <w:rsid w:val="00A06742"/>
    <w:rsid w:val="00A23DED"/>
    <w:rsid w:val="00AB1AFA"/>
    <w:rsid w:val="00B203B5"/>
    <w:rsid w:val="00B30BDD"/>
    <w:rsid w:val="00B343B9"/>
    <w:rsid w:val="00B940D6"/>
    <w:rsid w:val="00BA7654"/>
    <w:rsid w:val="00C06E45"/>
    <w:rsid w:val="00C35D01"/>
    <w:rsid w:val="00C8461E"/>
    <w:rsid w:val="00D441F3"/>
    <w:rsid w:val="00D5361A"/>
    <w:rsid w:val="00D95EC5"/>
    <w:rsid w:val="00E1339A"/>
    <w:rsid w:val="00E70158"/>
    <w:rsid w:val="00F12B4D"/>
    <w:rsid w:val="00F37DF3"/>
    <w:rsid w:val="00F46582"/>
    <w:rsid w:val="00F87707"/>
    <w:rsid w:val="00FA4B72"/>
    <w:rsid w:val="00FB3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95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87707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F87707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TitlePage">
    <w:name w:val="ConsPlusTitlePage"/>
    <w:uiPriority w:val="99"/>
    <w:rsid w:val="00F87707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styleId="NoSpacing">
    <w:name w:val="No Spacing"/>
    <w:uiPriority w:val="99"/>
    <w:qFormat/>
    <w:rsid w:val="002D2954"/>
    <w:rPr>
      <w:rFonts w:eastAsia="Times New Roman" w:cs="Calibri"/>
    </w:rPr>
  </w:style>
  <w:style w:type="paragraph" w:styleId="BalloonText">
    <w:name w:val="Balloon Text"/>
    <w:basedOn w:val="Normal"/>
    <w:link w:val="BalloonTextChar"/>
    <w:uiPriority w:val="99"/>
    <w:semiHidden/>
    <w:rsid w:val="002D29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D2954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32172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32172F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32172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09BF6CFC3D66B19F19C8D6BA1310699ED837964935529D9A9DA11713C9D061E9E292475E1908268h8GB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5</Pages>
  <Words>1301</Words>
  <Characters>7421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КРАСНОСИБИРСКОГО СЕЛЬСОВЕТА</dc:title>
  <dc:subject/>
  <dc:creator>admin</dc:creator>
  <cp:keywords/>
  <dc:description/>
  <cp:lastModifiedBy>Ник</cp:lastModifiedBy>
  <cp:revision>2</cp:revision>
  <cp:lastPrinted>2016-03-11T06:39:00Z</cp:lastPrinted>
  <dcterms:created xsi:type="dcterms:W3CDTF">2016-04-04T05:49:00Z</dcterms:created>
  <dcterms:modified xsi:type="dcterms:W3CDTF">2016-04-04T05:49:00Z</dcterms:modified>
</cp:coreProperties>
</file>