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C46" w:rsidRPr="0027455C" w:rsidRDefault="001A4C46" w:rsidP="0027455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27455C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красносибирскоГО</w:t>
      </w:r>
      <w:r w:rsidRPr="0027455C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сельсовета</w:t>
      </w:r>
    </w:p>
    <w:p w:rsidR="001A4C46" w:rsidRPr="0027455C" w:rsidRDefault="001A4C46" w:rsidP="0027455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КОЧКОВСКОГО</w:t>
      </w:r>
      <w:r w:rsidRPr="0027455C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РАЙОНА НОВОСИБИРСКОЙ ОБЛАСТИ</w:t>
      </w:r>
    </w:p>
    <w:p w:rsidR="001A4C46" w:rsidRPr="0027455C" w:rsidRDefault="001A4C46" w:rsidP="00D62DCA">
      <w:pPr>
        <w:spacing w:after="0" w:line="240" w:lineRule="auto"/>
        <w:rPr>
          <w:rFonts w:ascii="Times New Roman" w:hAnsi="Times New Roman" w:cs="Times New Roman"/>
          <w:b/>
          <w:bCs/>
          <w:spacing w:val="50"/>
          <w:sz w:val="28"/>
          <w:szCs w:val="28"/>
        </w:rPr>
      </w:pPr>
    </w:p>
    <w:p w:rsidR="001A4C46" w:rsidRPr="0027455C" w:rsidRDefault="001A4C46" w:rsidP="0027455C">
      <w:pPr>
        <w:keepNext/>
        <w:spacing w:before="120"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bCs/>
          <w:caps/>
          <w:kern w:val="32"/>
          <w:sz w:val="28"/>
          <w:szCs w:val="28"/>
        </w:rPr>
      </w:pPr>
      <w:r w:rsidRPr="0027455C">
        <w:rPr>
          <w:rFonts w:ascii="Times New Roman" w:eastAsia="Arial Unicode MS" w:hAnsi="Times New Roman" w:cs="Times New Roman"/>
          <w:b/>
          <w:bCs/>
          <w:caps/>
          <w:kern w:val="32"/>
          <w:sz w:val="28"/>
          <w:szCs w:val="28"/>
        </w:rPr>
        <w:t>ПОСТАНОВЛЕНИЕ</w:t>
      </w:r>
    </w:p>
    <w:p w:rsidR="001A4C46" w:rsidRPr="0027455C" w:rsidRDefault="001A4C46" w:rsidP="0027455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A4C46" w:rsidRPr="0027455C" w:rsidRDefault="001A4C46" w:rsidP="0027455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7455C">
        <w:rPr>
          <w:rFonts w:ascii="Times New Roman" w:hAnsi="Times New Roman" w:cs="Times New Roman"/>
          <w:b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02.06.2016                             </w:t>
      </w:r>
      <w:r w:rsidRPr="0027455C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</w:t>
      </w:r>
      <w:r w:rsidRPr="0027455C">
        <w:rPr>
          <w:rFonts w:ascii="Times New Roman" w:hAnsi="Times New Roman" w:cs="Times New Roman"/>
          <w:b/>
          <w:bCs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bCs/>
          <w:sz w:val="28"/>
          <w:szCs w:val="28"/>
        </w:rPr>
        <w:t>49</w:t>
      </w:r>
    </w:p>
    <w:p w:rsidR="001A4C46" w:rsidRPr="0027455C" w:rsidRDefault="001A4C46" w:rsidP="0027455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A4C46" w:rsidRPr="00C0417E" w:rsidRDefault="001A4C46" w:rsidP="00C041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455C">
        <w:rPr>
          <w:rFonts w:ascii="Times New Roman" w:hAnsi="Times New Roman" w:cs="Times New Roman"/>
          <w:b/>
          <w:bCs/>
          <w:sz w:val="28"/>
          <w:szCs w:val="28"/>
        </w:rPr>
        <w:t>Об утверждении норматив</w:t>
      </w:r>
      <w:r>
        <w:rPr>
          <w:rFonts w:ascii="Times New Roman" w:hAnsi="Times New Roman" w:cs="Times New Roman"/>
          <w:b/>
          <w:bCs/>
          <w:sz w:val="28"/>
          <w:szCs w:val="28"/>
        </w:rPr>
        <w:t>ов</w:t>
      </w:r>
      <w:r w:rsidRPr="0027455C">
        <w:rPr>
          <w:rFonts w:ascii="Times New Roman" w:hAnsi="Times New Roman" w:cs="Times New Roman"/>
          <w:b/>
          <w:bCs/>
          <w:sz w:val="28"/>
          <w:szCs w:val="28"/>
        </w:rPr>
        <w:t xml:space="preserve"> финансовых затрат на капитальный ремонт, ремонт и содержание автомобильных дорог общего пользования местного значения в границах </w:t>
      </w:r>
      <w:r>
        <w:rPr>
          <w:rFonts w:ascii="Times New Roman" w:hAnsi="Times New Roman" w:cs="Times New Roman"/>
          <w:b/>
          <w:bCs/>
          <w:sz w:val="28"/>
          <w:szCs w:val="28"/>
        </w:rPr>
        <w:t>Красносибирского</w:t>
      </w:r>
      <w:r w:rsidRPr="0027455C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Кочковского </w:t>
      </w:r>
      <w:r w:rsidRPr="0027455C">
        <w:rPr>
          <w:rFonts w:ascii="Times New Roman" w:hAnsi="Times New Roman" w:cs="Times New Roman"/>
          <w:b/>
          <w:bCs/>
          <w:sz w:val="28"/>
          <w:szCs w:val="28"/>
        </w:rPr>
        <w:t>района Новосибирской области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 правил расчета ассигнований местного бюджета на указанные цели</w:t>
      </w:r>
    </w:p>
    <w:p w:rsidR="001A4C46" w:rsidRPr="00B23AAB" w:rsidRDefault="001A4C46" w:rsidP="002745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4C46" w:rsidRPr="00B23AAB" w:rsidRDefault="001A4C46" w:rsidP="0027455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23AAB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08.11.2007 № 257-ФЗ 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Федерации», Федеральным законом от 06.10.2003 № 131-ФЗ «Об общих принципах организации местного самоуправления в Российской Федерации», статьей 86 Бюджетного кодекса Российской Федерации и руководствуясь Уставом </w:t>
      </w:r>
      <w:r>
        <w:rPr>
          <w:rFonts w:ascii="Times New Roman" w:hAnsi="Times New Roman" w:cs="Times New Roman"/>
          <w:sz w:val="28"/>
          <w:szCs w:val="28"/>
        </w:rPr>
        <w:t xml:space="preserve">Красносибирского </w:t>
      </w:r>
      <w:r w:rsidRPr="00B23AAB">
        <w:rPr>
          <w:rFonts w:ascii="Times New Roman" w:hAnsi="Times New Roman" w:cs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</w:t>
      </w:r>
    </w:p>
    <w:p w:rsidR="001A4C46" w:rsidRPr="00B23AAB" w:rsidRDefault="001A4C46" w:rsidP="0027455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23AAB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1A4C46" w:rsidRDefault="001A4C46" w:rsidP="00260D02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3AAB">
        <w:rPr>
          <w:rFonts w:ascii="Times New Roman" w:hAnsi="Times New Roman" w:cs="Times New Roman"/>
          <w:sz w:val="28"/>
          <w:szCs w:val="28"/>
        </w:rPr>
        <w:t>Утвердить норматив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23AAB">
        <w:rPr>
          <w:rFonts w:ascii="Times New Roman" w:hAnsi="Times New Roman" w:cs="Times New Roman"/>
          <w:sz w:val="28"/>
          <w:szCs w:val="28"/>
        </w:rPr>
        <w:t xml:space="preserve"> финансовых затра</w:t>
      </w:r>
      <w:r>
        <w:rPr>
          <w:rFonts w:ascii="Times New Roman" w:hAnsi="Times New Roman" w:cs="Times New Roman"/>
          <w:sz w:val="28"/>
          <w:szCs w:val="28"/>
        </w:rPr>
        <w:t>т на капитальный ремонт, ремонт и</w:t>
      </w:r>
      <w:r w:rsidRPr="00B23AAB">
        <w:rPr>
          <w:rFonts w:ascii="Times New Roman" w:hAnsi="Times New Roman" w:cs="Times New Roman"/>
          <w:sz w:val="28"/>
          <w:szCs w:val="28"/>
        </w:rPr>
        <w:t xml:space="preserve"> содержание автомобильных дорог общего </w:t>
      </w:r>
      <w:r>
        <w:rPr>
          <w:rFonts w:ascii="Times New Roman" w:hAnsi="Times New Roman" w:cs="Times New Roman"/>
          <w:sz w:val="28"/>
          <w:szCs w:val="28"/>
        </w:rPr>
        <w:t>пользования местного значения Красносибирского</w:t>
      </w:r>
      <w:r w:rsidRPr="00B23AAB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Кочковского</w:t>
      </w:r>
      <w:r w:rsidRPr="00B23AA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</w:t>
      </w:r>
    </w:p>
    <w:p w:rsidR="001A4C46" w:rsidRPr="00B23AAB" w:rsidRDefault="001A4C46" w:rsidP="00260D02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</w:t>
      </w:r>
      <w:r w:rsidRPr="00B23AAB">
        <w:rPr>
          <w:rFonts w:ascii="Times New Roman" w:hAnsi="Times New Roman" w:cs="Times New Roman"/>
          <w:sz w:val="28"/>
          <w:szCs w:val="28"/>
        </w:rPr>
        <w:t xml:space="preserve"> правил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23AAB">
        <w:rPr>
          <w:rFonts w:ascii="Times New Roman" w:hAnsi="Times New Roman" w:cs="Times New Roman"/>
          <w:sz w:val="28"/>
          <w:szCs w:val="28"/>
        </w:rPr>
        <w:t xml:space="preserve"> расчета</w:t>
      </w:r>
      <w:r>
        <w:rPr>
          <w:rFonts w:ascii="Times New Roman" w:hAnsi="Times New Roman" w:cs="Times New Roman"/>
          <w:sz w:val="28"/>
          <w:szCs w:val="28"/>
        </w:rPr>
        <w:t xml:space="preserve"> ассигнований бюджета Красносибирского сельсовета Кочковского района Новосибирской области на капитальный ремонт, ремонт и содержание </w:t>
      </w:r>
      <w:r w:rsidRPr="00B23AAB">
        <w:rPr>
          <w:rFonts w:ascii="Times New Roman" w:hAnsi="Times New Roman" w:cs="Times New Roman"/>
          <w:sz w:val="28"/>
          <w:szCs w:val="28"/>
        </w:rPr>
        <w:t xml:space="preserve">автомобильных дорог общего пользования местного значения </w:t>
      </w:r>
      <w:r>
        <w:rPr>
          <w:rFonts w:ascii="Times New Roman" w:hAnsi="Times New Roman" w:cs="Times New Roman"/>
          <w:sz w:val="28"/>
          <w:szCs w:val="28"/>
        </w:rPr>
        <w:t>Красносибирского</w:t>
      </w:r>
      <w:r w:rsidRPr="00B23AAB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Кочковского</w:t>
      </w:r>
      <w:r w:rsidRPr="00B23AA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23AAB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№2</w:t>
      </w:r>
      <w:r w:rsidRPr="00B23AAB">
        <w:rPr>
          <w:rFonts w:ascii="Times New Roman" w:hAnsi="Times New Roman" w:cs="Times New Roman"/>
          <w:sz w:val="28"/>
          <w:szCs w:val="28"/>
        </w:rPr>
        <w:t>.</w:t>
      </w:r>
    </w:p>
    <w:p w:rsidR="001A4C46" w:rsidRPr="006E0D40" w:rsidRDefault="001A4C46" w:rsidP="00260D02">
      <w:pPr>
        <w:pStyle w:val="ConsPlusNormal"/>
        <w:widowControl/>
        <w:numPr>
          <w:ilvl w:val="0"/>
          <w:numId w:val="2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E0D40">
        <w:rPr>
          <w:rFonts w:ascii="Times New Roman" w:hAnsi="Times New Roman" w:cs="Times New Roman"/>
          <w:sz w:val="28"/>
          <w:szCs w:val="28"/>
        </w:rPr>
        <w:t>Настоящее постановление опубликовать в перио</w:t>
      </w:r>
      <w:r>
        <w:rPr>
          <w:rFonts w:ascii="Times New Roman" w:hAnsi="Times New Roman" w:cs="Times New Roman"/>
          <w:sz w:val="28"/>
          <w:szCs w:val="28"/>
        </w:rPr>
        <w:t>дическом печатном издании "Красносибирс</w:t>
      </w:r>
      <w:r w:rsidRPr="006E0D40">
        <w:rPr>
          <w:rFonts w:ascii="Times New Roman" w:hAnsi="Times New Roman" w:cs="Times New Roman"/>
          <w:sz w:val="28"/>
          <w:szCs w:val="28"/>
        </w:rPr>
        <w:t>кий вестник" и размесить на офици</w:t>
      </w:r>
      <w:r>
        <w:rPr>
          <w:rFonts w:ascii="Times New Roman" w:hAnsi="Times New Roman" w:cs="Times New Roman"/>
          <w:sz w:val="28"/>
          <w:szCs w:val="28"/>
        </w:rPr>
        <w:t>альном сайте администрации Красносибирс</w:t>
      </w:r>
      <w:r w:rsidRPr="006E0D40">
        <w:rPr>
          <w:rFonts w:ascii="Times New Roman" w:hAnsi="Times New Roman" w:cs="Times New Roman"/>
          <w:sz w:val="28"/>
          <w:szCs w:val="28"/>
        </w:rPr>
        <w:t>кого сельсовета Кочковского района Новосибирской области в сети «Интернет».</w:t>
      </w:r>
    </w:p>
    <w:p w:rsidR="001A4C46" w:rsidRPr="006E0D40" w:rsidRDefault="001A4C46" w:rsidP="00260D02">
      <w:pPr>
        <w:pStyle w:val="ConsPlusNormal"/>
        <w:widowControl/>
        <w:numPr>
          <w:ilvl w:val="0"/>
          <w:numId w:val="2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E0D40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официального опублик</w:t>
      </w:r>
      <w:r>
        <w:rPr>
          <w:rFonts w:ascii="Times New Roman" w:hAnsi="Times New Roman" w:cs="Times New Roman"/>
          <w:sz w:val="28"/>
          <w:szCs w:val="28"/>
        </w:rPr>
        <w:t>ования</w:t>
      </w:r>
      <w:r w:rsidRPr="006E0D40">
        <w:rPr>
          <w:rFonts w:ascii="Times New Roman" w:hAnsi="Times New Roman" w:cs="Times New Roman"/>
          <w:sz w:val="28"/>
          <w:szCs w:val="28"/>
        </w:rPr>
        <w:t>.</w:t>
      </w:r>
    </w:p>
    <w:p w:rsidR="001A4C46" w:rsidRPr="006E0D40" w:rsidRDefault="001A4C46" w:rsidP="00260D02">
      <w:pPr>
        <w:pStyle w:val="ConsPlusNormal"/>
        <w:widowControl/>
        <w:numPr>
          <w:ilvl w:val="0"/>
          <w:numId w:val="2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E0D40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E0D40">
        <w:rPr>
          <w:rFonts w:ascii="Times New Roman" w:hAnsi="Times New Roman" w:cs="Times New Roman"/>
          <w:sz w:val="28"/>
          <w:szCs w:val="28"/>
        </w:rPr>
        <w:t>остановления оставляю за собой.</w:t>
      </w:r>
    </w:p>
    <w:p w:rsidR="001A4C46" w:rsidRDefault="001A4C46" w:rsidP="00C041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4C46" w:rsidRPr="00621841" w:rsidRDefault="001A4C46" w:rsidP="00C041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4C46" w:rsidRDefault="001A4C46" w:rsidP="00C041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Красносибирского</w:t>
      </w:r>
      <w:r w:rsidRPr="00621841">
        <w:rPr>
          <w:rFonts w:ascii="Times New Roman" w:hAnsi="Times New Roman" w:cs="Times New Roman"/>
          <w:sz w:val="28"/>
          <w:szCs w:val="28"/>
        </w:rPr>
        <w:t xml:space="preserve"> сельсовета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21841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62184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Н. Лунёва</w:t>
      </w:r>
    </w:p>
    <w:p w:rsidR="001A4C46" w:rsidRDefault="001A4C46" w:rsidP="00C041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4C46" w:rsidRDefault="001A4C46" w:rsidP="00C041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4C46" w:rsidRDefault="001A4C46" w:rsidP="00C041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Гусева О.А.</w:t>
      </w:r>
    </w:p>
    <w:p w:rsidR="001A4C46" w:rsidRPr="00D730B5" w:rsidRDefault="001A4C46" w:rsidP="00C041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20-439</w:t>
      </w:r>
    </w:p>
    <w:p w:rsidR="001A4C46" w:rsidRDefault="001A4C46" w:rsidP="0027455C">
      <w:pPr>
        <w:autoSpaceDE w:val="0"/>
        <w:autoSpaceDN w:val="0"/>
        <w:adjustRightInd w:val="0"/>
        <w:spacing w:after="0" w:line="240" w:lineRule="auto"/>
        <w:ind w:firstLine="284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OLE_LINK1"/>
      <w:bookmarkStart w:id="1" w:name="OLE_LINK2"/>
    </w:p>
    <w:p w:rsidR="001A4C46" w:rsidRDefault="001A4C46" w:rsidP="0027455C">
      <w:pPr>
        <w:autoSpaceDE w:val="0"/>
        <w:autoSpaceDN w:val="0"/>
        <w:adjustRightInd w:val="0"/>
        <w:spacing w:after="0" w:line="240" w:lineRule="auto"/>
        <w:ind w:firstLine="284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A4C46" w:rsidRPr="00B23AAB" w:rsidRDefault="001A4C46" w:rsidP="0027455C">
      <w:pPr>
        <w:autoSpaceDE w:val="0"/>
        <w:autoSpaceDN w:val="0"/>
        <w:adjustRightInd w:val="0"/>
        <w:spacing w:after="0" w:line="240" w:lineRule="auto"/>
        <w:ind w:firstLine="284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23AAB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№1</w:t>
      </w:r>
    </w:p>
    <w:p w:rsidR="001A4C46" w:rsidRPr="00B23AAB" w:rsidRDefault="001A4C46" w:rsidP="0027455C">
      <w:pPr>
        <w:autoSpaceDE w:val="0"/>
        <w:autoSpaceDN w:val="0"/>
        <w:adjustRightInd w:val="0"/>
        <w:spacing w:after="0" w:line="240" w:lineRule="auto"/>
        <w:ind w:firstLine="284"/>
        <w:jc w:val="right"/>
        <w:rPr>
          <w:rFonts w:ascii="Times New Roman" w:hAnsi="Times New Roman" w:cs="Times New Roman"/>
          <w:sz w:val="28"/>
          <w:szCs w:val="28"/>
        </w:rPr>
      </w:pPr>
      <w:r w:rsidRPr="00B23AAB">
        <w:rPr>
          <w:rFonts w:ascii="Times New Roman" w:hAnsi="Times New Roman" w:cs="Times New Roman"/>
          <w:sz w:val="28"/>
          <w:szCs w:val="28"/>
        </w:rPr>
        <w:t>к постановлению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3AAB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1A4C46" w:rsidRPr="00B23AAB" w:rsidRDefault="001A4C46" w:rsidP="0027455C">
      <w:pPr>
        <w:autoSpaceDE w:val="0"/>
        <w:autoSpaceDN w:val="0"/>
        <w:adjustRightInd w:val="0"/>
        <w:spacing w:after="0" w:line="240" w:lineRule="auto"/>
        <w:ind w:firstLine="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Красносибирского</w:t>
      </w:r>
      <w:r w:rsidRPr="00B23AAB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1A4C46" w:rsidRDefault="001A4C46" w:rsidP="0027455C">
      <w:pPr>
        <w:autoSpaceDE w:val="0"/>
        <w:autoSpaceDN w:val="0"/>
        <w:adjustRightInd w:val="0"/>
        <w:spacing w:after="0" w:line="240" w:lineRule="auto"/>
        <w:ind w:firstLine="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Кочковского</w:t>
      </w:r>
      <w:r w:rsidRPr="00B23AAB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4C46" w:rsidRPr="00B23AAB" w:rsidRDefault="001A4C46" w:rsidP="0027455C">
      <w:pPr>
        <w:autoSpaceDE w:val="0"/>
        <w:autoSpaceDN w:val="0"/>
        <w:adjustRightInd w:val="0"/>
        <w:spacing w:after="0" w:line="240" w:lineRule="auto"/>
        <w:ind w:firstLine="284"/>
        <w:jc w:val="right"/>
        <w:rPr>
          <w:rFonts w:ascii="Times New Roman" w:hAnsi="Times New Roman" w:cs="Times New Roman"/>
          <w:sz w:val="28"/>
          <w:szCs w:val="28"/>
        </w:rPr>
      </w:pPr>
      <w:r w:rsidRPr="00B23AAB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A4C46" w:rsidRPr="00B23AAB" w:rsidRDefault="001A4C46" w:rsidP="0027455C">
      <w:pPr>
        <w:autoSpaceDE w:val="0"/>
        <w:autoSpaceDN w:val="0"/>
        <w:adjustRightInd w:val="0"/>
        <w:spacing w:after="0" w:line="240" w:lineRule="auto"/>
        <w:ind w:firstLine="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02.06.2016 № 49</w:t>
      </w:r>
    </w:p>
    <w:bookmarkEnd w:id="0"/>
    <w:bookmarkEnd w:id="1"/>
    <w:p w:rsidR="001A4C46" w:rsidRDefault="001A4C46" w:rsidP="00260D02">
      <w:pPr>
        <w:jc w:val="center"/>
        <w:rPr>
          <w:b/>
          <w:bCs/>
        </w:rPr>
      </w:pPr>
    </w:p>
    <w:p w:rsidR="001A4C46" w:rsidRPr="000E55FE" w:rsidRDefault="001A4C46" w:rsidP="00260D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55FE">
        <w:rPr>
          <w:rFonts w:ascii="Times New Roman" w:hAnsi="Times New Roman" w:cs="Times New Roman"/>
          <w:b/>
          <w:bCs/>
          <w:sz w:val="28"/>
          <w:szCs w:val="28"/>
        </w:rPr>
        <w:t>НОРМАТИВ</w:t>
      </w:r>
    </w:p>
    <w:p w:rsidR="001A4C46" w:rsidRPr="000E55FE" w:rsidRDefault="001A4C46" w:rsidP="00260D02">
      <w:pPr>
        <w:pStyle w:val="1"/>
        <w:tabs>
          <w:tab w:val="left" w:pos="993"/>
        </w:tabs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55FE">
        <w:rPr>
          <w:rFonts w:ascii="Times New Roman" w:hAnsi="Times New Roman" w:cs="Times New Roman"/>
          <w:b/>
          <w:bCs/>
          <w:sz w:val="28"/>
          <w:szCs w:val="28"/>
        </w:rPr>
        <w:t>финансовых затрат на капитальный ремонт, ремонт и содержание автомобильных дорог  общего пользования местного значения Красносибирского  сельсовета Кочковского района Новосибирской области</w:t>
      </w:r>
    </w:p>
    <w:p w:rsidR="001A4C46" w:rsidRPr="00260D02" w:rsidRDefault="001A4C46" w:rsidP="00260D02">
      <w:pPr>
        <w:tabs>
          <w:tab w:val="left" w:pos="993"/>
        </w:tabs>
        <w:spacing w:before="100" w:beforeAutospacing="1" w:after="100" w:afterAutospacing="1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125"/>
        <w:gridCol w:w="3288"/>
      </w:tblGrid>
      <w:tr w:rsidR="001A4C46" w:rsidRPr="00260D02">
        <w:trPr>
          <w:jc w:val="center"/>
        </w:trPr>
        <w:tc>
          <w:tcPr>
            <w:tcW w:w="6125" w:type="dxa"/>
          </w:tcPr>
          <w:p w:rsidR="001A4C46" w:rsidRPr="00260D02" w:rsidRDefault="001A4C46" w:rsidP="00110532">
            <w:pPr>
              <w:pStyle w:val="a"/>
              <w:rPr>
                <w:rFonts w:ascii="Times New Roman" w:hAnsi="Times New Roman" w:cs="Times New Roman"/>
                <w:sz w:val="28"/>
                <w:szCs w:val="28"/>
              </w:rPr>
            </w:pPr>
            <w:r w:rsidRPr="00260D02">
              <w:rPr>
                <w:rFonts w:ascii="Times New Roman" w:hAnsi="Times New Roman" w:cs="Times New Roman"/>
                <w:sz w:val="28"/>
                <w:szCs w:val="28"/>
              </w:rPr>
              <w:t>Вид работ</w:t>
            </w:r>
          </w:p>
        </w:tc>
        <w:tc>
          <w:tcPr>
            <w:tcW w:w="3288" w:type="dxa"/>
          </w:tcPr>
          <w:p w:rsidR="001A4C46" w:rsidRPr="00260D02" w:rsidRDefault="001A4C46" w:rsidP="00110532">
            <w:pPr>
              <w:pStyle w:val="a"/>
              <w:rPr>
                <w:rFonts w:ascii="Times New Roman" w:hAnsi="Times New Roman" w:cs="Times New Roman"/>
                <w:sz w:val="28"/>
                <w:szCs w:val="28"/>
              </w:rPr>
            </w:pPr>
            <w:r w:rsidRPr="00260D02">
              <w:rPr>
                <w:rFonts w:ascii="Times New Roman" w:hAnsi="Times New Roman" w:cs="Times New Roman"/>
                <w:sz w:val="28"/>
                <w:szCs w:val="28"/>
              </w:rPr>
              <w:t>Норматив,</w:t>
            </w:r>
          </w:p>
          <w:p w:rsidR="001A4C46" w:rsidRPr="00260D02" w:rsidRDefault="001A4C46" w:rsidP="00110532">
            <w:pPr>
              <w:pStyle w:val="a"/>
              <w:rPr>
                <w:rFonts w:ascii="Times New Roman" w:hAnsi="Times New Roman" w:cs="Times New Roman"/>
                <w:sz w:val="28"/>
                <w:szCs w:val="28"/>
              </w:rPr>
            </w:pPr>
            <w:r w:rsidRPr="00260D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Pr="00260D02">
              <w:rPr>
                <w:rFonts w:ascii="Times New Roman" w:hAnsi="Times New Roman" w:cs="Times New Roman"/>
                <w:sz w:val="28"/>
                <w:szCs w:val="28"/>
              </w:rPr>
              <w:t>руб. /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260D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A4C46" w:rsidRPr="00260D02">
        <w:trPr>
          <w:trHeight w:val="615"/>
          <w:jc w:val="center"/>
        </w:trPr>
        <w:tc>
          <w:tcPr>
            <w:tcW w:w="6125" w:type="dxa"/>
            <w:vAlign w:val="center"/>
          </w:tcPr>
          <w:p w:rsidR="001A4C46" w:rsidRPr="00260D02" w:rsidRDefault="001A4C46" w:rsidP="00110532">
            <w:pPr>
              <w:pStyle w:val="a"/>
              <w:rPr>
                <w:rFonts w:ascii="Times New Roman" w:hAnsi="Times New Roman" w:cs="Times New Roman"/>
                <w:sz w:val="28"/>
                <w:szCs w:val="28"/>
              </w:rPr>
            </w:pPr>
            <w:r w:rsidRPr="00260D02">
              <w:rPr>
                <w:rFonts w:ascii="Times New Roman" w:hAnsi="Times New Roman" w:cs="Times New Roman"/>
                <w:sz w:val="28"/>
                <w:szCs w:val="28"/>
              </w:rPr>
              <w:t>Капитальный ремонт автомобильных дорог</w:t>
            </w:r>
          </w:p>
        </w:tc>
        <w:tc>
          <w:tcPr>
            <w:tcW w:w="3288" w:type="dxa"/>
            <w:vAlign w:val="center"/>
          </w:tcPr>
          <w:p w:rsidR="001A4C46" w:rsidRPr="00260D02" w:rsidRDefault="001A4C46" w:rsidP="00110532">
            <w:pPr>
              <w:pStyle w:val="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6210,0</w:t>
            </w:r>
          </w:p>
        </w:tc>
      </w:tr>
      <w:tr w:rsidR="001A4C46" w:rsidRPr="00260D02">
        <w:trPr>
          <w:trHeight w:val="615"/>
          <w:jc w:val="center"/>
        </w:trPr>
        <w:tc>
          <w:tcPr>
            <w:tcW w:w="6125" w:type="dxa"/>
            <w:vAlign w:val="center"/>
          </w:tcPr>
          <w:p w:rsidR="001A4C46" w:rsidRPr="00260D02" w:rsidRDefault="001A4C46" w:rsidP="00110532">
            <w:pPr>
              <w:pStyle w:val="a"/>
              <w:rPr>
                <w:rFonts w:ascii="Times New Roman" w:hAnsi="Times New Roman" w:cs="Times New Roman"/>
                <w:sz w:val="28"/>
                <w:szCs w:val="28"/>
              </w:rPr>
            </w:pPr>
            <w:r w:rsidRPr="00260D02">
              <w:rPr>
                <w:rFonts w:ascii="Times New Roman" w:hAnsi="Times New Roman" w:cs="Times New Roman"/>
                <w:sz w:val="28"/>
                <w:szCs w:val="28"/>
              </w:rPr>
              <w:t>Ремонт автомобильных дорог</w:t>
            </w:r>
          </w:p>
        </w:tc>
        <w:tc>
          <w:tcPr>
            <w:tcW w:w="3288" w:type="dxa"/>
            <w:vAlign w:val="center"/>
          </w:tcPr>
          <w:p w:rsidR="001A4C46" w:rsidRPr="00260D02" w:rsidRDefault="001A4C46" w:rsidP="00110532">
            <w:pPr>
              <w:pStyle w:val="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6120,0</w:t>
            </w:r>
          </w:p>
        </w:tc>
      </w:tr>
      <w:tr w:rsidR="001A4C46" w:rsidRPr="00260D02">
        <w:trPr>
          <w:trHeight w:val="615"/>
          <w:jc w:val="center"/>
        </w:trPr>
        <w:tc>
          <w:tcPr>
            <w:tcW w:w="6125" w:type="dxa"/>
            <w:vAlign w:val="center"/>
          </w:tcPr>
          <w:p w:rsidR="001A4C46" w:rsidRPr="00260D02" w:rsidRDefault="001A4C46" w:rsidP="00110532">
            <w:pPr>
              <w:pStyle w:val="a"/>
              <w:rPr>
                <w:rFonts w:ascii="Times New Roman" w:hAnsi="Times New Roman" w:cs="Times New Roman"/>
                <w:sz w:val="28"/>
                <w:szCs w:val="28"/>
              </w:rPr>
            </w:pPr>
            <w:r w:rsidRPr="00260D02">
              <w:rPr>
                <w:rFonts w:ascii="Times New Roman" w:hAnsi="Times New Roman" w:cs="Times New Roman"/>
                <w:sz w:val="28"/>
                <w:szCs w:val="28"/>
              </w:rPr>
              <w:t>Содержание автомобильных дорог</w:t>
            </w:r>
          </w:p>
        </w:tc>
        <w:tc>
          <w:tcPr>
            <w:tcW w:w="3288" w:type="dxa"/>
            <w:vAlign w:val="center"/>
          </w:tcPr>
          <w:p w:rsidR="001A4C46" w:rsidRPr="00260D02" w:rsidRDefault="001A4C46" w:rsidP="00110532">
            <w:pPr>
              <w:pStyle w:val="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36,0</w:t>
            </w:r>
          </w:p>
        </w:tc>
      </w:tr>
    </w:tbl>
    <w:p w:rsidR="001A4C46" w:rsidRPr="00260D02" w:rsidRDefault="001A4C46" w:rsidP="00260D02">
      <w:pPr>
        <w:rPr>
          <w:rFonts w:ascii="Times New Roman" w:hAnsi="Times New Roman" w:cs="Times New Roman"/>
          <w:sz w:val="28"/>
          <w:szCs w:val="28"/>
        </w:rPr>
      </w:pPr>
    </w:p>
    <w:p w:rsidR="001A4C46" w:rsidRDefault="001A4C46" w:rsidP="00260D0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A4C46" w:rsidRDefault="001A4C46" w:rsidP="00260D0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A4C46" w:rsidRDefault="001A4C46" w:rsidP="00260D0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A4C46" w:rsidRDefault="001A4C46" w:rsidP="00260D0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A4C46" w:rsidRDefault="001A4C46" w:rsidP="00260D0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A4C46" w:rsidRDefault="001A4C46" w:rsidP="00260D0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A4C46" w:rsidRDefault="001A4C46" w:rsidP="00260D0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A4C46" w:rsidRDefault="001A4C46" w:rsidP="00260D0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A4C46" w:rsidRDefault="001A4C46" w:rsidP="00260D0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A4C46" w:rsidRDefault="001A4C46" w:rsidP="00260D0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A4C46" w:rsidRDefault="001A4C46" w:rsidP="00260D0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A4C46" w:rsidRDefault="001A4C46" w:rsidP="00260D0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A4C46" w:rsidRDefault="001A4C46" w:rsidP="00260D0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A4C46" w:rsidRPr="00B23AAB" w:rsidRDefault="001A4C46" w:rsidP="00260D02">
      <w:pPr>
        <w:autoSpaceDE w:val="0"/>
        <w:autoSpaceDN w:val="0"/>
        <w:adjustRightInd w:val="0"/>
        <w:spacing w:after="0" w:line="240" w:lineRule="auto"/>
        <w:ind w:firstLine="284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23AAB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№2</w:t>
      </w:r>
    </w:p>
    <w:p w:rsidR="001A4C46" w:rsidRPr="00B23AAB" w:rsidRDefault="001A4C46" w:rsidP="00260D02">
      <w:pPr>
        <w:autoSpaceDE w:val="0"/>
        <w:autoSpaceDN w:val="0"/>
        <w:adjustRightInd w:val="0"/>
        <w:spacing w:after="0" w:line="240" w:lineRule="auto"/>
        <w:ind w:firstLine="284"/>
        <w:jc w:val="right"/>
        <w:rPr>
          <w:rFonts w:ascii="Times New Roman" w:hAnsi="Times New Roman" w:cs="Times New Roman"/>
          <w:sz w:val="28"/>
          <w:szCs w:val="28"/>
        </w:rPr>
      </w:pPr>
      <w:r w:rsidRPr="00B23AAB">
        <w:rPr>
          <w:rFonts w:ascii="Times New Roman" w:hAnsi="Times New Roman" w:cs="Times New Roman"/>
          <w:sz w:val="28"/>
          <w:szCs w:val="28"/>
        </w:rPr>
        <w:t>к постановлению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3AAB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1A4C46" w:rsidRPr="00B23AAB" w:rsidRDefault="001A4C46" w:rsidP="00260D02">
      <w:pPr>
        <w:autoSpaceDE w:val="0"/>
        <w:autoSpaceDN w:val="0"/>
        <w:adjustRightInd w:val="0"/>
        <w:spacing w:after="0" w:line="240" w:lineRule="auto"/>
        <w:ind w:firstLine="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Красносибирского</w:t>
      </w:r>
      <w:r w:rsidRPr="00B23AAB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1A4C46" w:rsidRDefault="001A4C46" w:rsidP="00260D02">
      <w:pPr>
        <w:autoSpaceDE w:val="0"/>
        <w:autoSpaceDN w:val="0"/>
        <w:adjustRightInd w:val="0"/>
        <w:spacing w:after="0" w:line="240" w:lineRule="auto"/>
        <w:ind w:firstLine="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Кочковского</w:t>
      </w:r>
      <w:r w:rsidRPr="00B23AAB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4C46" w:rsidRPr="00B23AAB" w:rsidRDefault="001A4C46" w:rsidP="00260D02">
      <w:pPr>
        <w:autoSpaceDE w:val="0"/>
        <w:autoSpaceDN w:val="0"/>
        <w:adjustRightInd w:val="0"/>
        <w:spacing w:after="0" w:line="240" w:lineRule="auto"/>
        <w:ind w:firstLine="284"/>
        <w:jc w:val="right"/>
        <w:rPr>
          <w:rFonts w:ascii="Times New Roman" w:hAnsi="Times New Roman" w:cs="Times New Roman"/>
          <w:sz w:val="28"/>
          <w:szCs w:val="28"/>
        </w:rPr>
      </w:pPr>
      <w:r w:rsidRPr="00B23AAB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A4C46" w:rsidRPr="00B23AAB" w:rsidRDefault="001A4C46" w:rsidP="00260D02">
      <w:pPr>
        <w:autoSpaceDE w:val="0"/>
        <w:autoSpaceDN w:val="0"/>
        <w:adjustRightInd w:val="0"/>
        <w:spacing w:after="0" w:line="240" w:lineRule="auto"/>
        <w:ind w:firstLine="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02.06.2016 № 49</w:t>
      </w:r>
    </w:p>
    <w:p w:rsidR="001A4C46" w:rsidRPr="00260D02" w:rsidRDefault="001A4C46" w:rsidP="00260D02">
      <w:pPr>
        <w:rPr>
          <w:rFonts w:ascii="Times New Roman" w:hAnsi="Times New Roman" w:cs="Times New Roman"/>
          <w:sz w:val="28"/>
          <w:szCs w:val="28"/>
        </w:rPr>
      </w:pPr>
    </w:p>
    <w:p w:rsidR="001A4C46" w:rsidRPr="00260D02" w:rsidRDefault="001A4C46" w:rsidP="00260D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0D02">
        <w:rPr>
          <w:rFonts w:ascii="Times New Roman" w:hAnsi="Times New Roman" w:cs="Times New Roman"/>
          <w:b/>
          <w:bCs/>
          <w:sz w:val="28"/>
          <w:szCs w:val="28"/>
        </w:rPr>
        <w:t>ПРАВИЛА</w:t>
      </w:r>
    </w:p>
    <w:p w:rsidR="001A4C46" w:rsidRPr="00260D02" w:rsidRDefault="001A4C46" w:rsidP="00260D0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0D02">
        <w:rPr>
          <w:rFonts w:ascii="Times New Roman" w:hAnsi="Times New Roman" w:cs="Times New Roman"/>
          <w:b/>
          <w:bCs/>
          <w:sz w:val="28"/>
          <w:szCs w:val="28"/>
        </w:rPr>
        <w:t xml:space="preserve">расчета размера ассигнований бюджета </w:t>
      </w:r>
      <w:r>
        <w:rPr>
          <w:rFonts w:ascii="Times New Roman" w:hAnsi="Times New Roman" w:cs="Times New Roman"/>
          <w:b/>
          <w:bCs/>
          <w:sz w:val="28"/>
          <w:szCs w:val="28"/>
        </w:rPr>
        <w:t>Красносибирс</w:t>
      </w:r>
      <w:r w:rsidRPr="00260D02">
        <w:rPr>
          <w:rFonts w:ascii="Times New Roman" w:hAnsi="Times New Roman" w:cs="Times New Roman"/>
          <w:b/>
          <w:bCs/>
          <w:sz w:val="28"/>
          <w:szCs w:val="28"/>
        </w:rPr>
        <w:t xml:space="preserve">кого сельсовета </w:t>
      </w:r>
      <w:r>
        <w:rPr>
          <w:rFonts w:ascii="Times New Roman" w:hAnsi="Times New Roman" w:cs="Times New Roman"/>
          <w:b/>
          <w:bCs/>
          <w:sz w:val="28"/>
          <w:szCs w:val="28"/>
        </w:rPr>
        <w:t>Кочковс</w:t>
      </w:r>
      <w:r w:rsidRPr="00260D02">
        <w:rPr>
          <w:rFonts w:ascii="Times New Roman" w:hAnsi="Times New Roman" w:cs="Times New Roman"/>
          <w:b/>
          <w:bCs/>
          <w:sz w:val="28"/>
          <w:szCs w:val="28"/>
        </w:rPr>
        <w:t xml:space="preserve">кого района Новосибирской области на капитальный ремонт, ремонт и содержание автомобильных дорог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общего пользования </w:t>
      </w:r>
      <w:r w:rsidRPr="00260D02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значения </w:t>
      </w:r>
      <w:r>
        <w:rPr>
          <w:rFonts w:ascii="Times New Roman" w:hAnsi="Times New Roman" w:cs="Times New Roman"/>
          <w:b/>
          <w:bCs/>
          <w:sz w:val="28"/>
          <w:szCs w:val="28"/>
        </w:rPr>
        <w:t>Красносибирского</w:t>
      </w:r>
      <w:r w:rsidRPr="00260D02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b/>
          <w:bCs/>
          <w:sz w:val="28"/>
          <w:szCs w:val="28"/>
        </w:rPr>
        <w:t>Кочковского</w:t>
      </w:r>
      <w:r w:rsidRPr="00260D02"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области</w:t>
      </w:r>
    </w:p>
    <w:p w:rsidR="001A4C46" w:rsidRPr="00260D02" w:rsidRDefault="001A4C46" w:rsidP="001F38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0D02">
        <w:rPr>
          <w:rFonts w:ascii="Times New Roman" w:hAnsi="Times New Roman" w:cs="Times New Roman"/>
          <w:sz w:val="28"/>
          <w:szCs w:val="28"/>
        </w:rPr>
        <w:t xml:space="preserve"> </w:t>
      </w:r>
      <w:r w:rsidRPr="00260D02">
        <w:rPr>
          <w:rFonts w:ascii="Times New Roman" w:hAnsi="Times New Roman" w:cs="Times New Roman"/>
          <w:sz w:val="28"/>
          <w:szCs w:val="28"/>
        </w:rPr>
        <w:tab/>
        <w:t xml:space="preserve">1. Настоящие Правила расчета размера ассигнований бюджета </w:t>
      </w:r>
      <w:r>
        <w:rPr>
          <w:rFonts w:ascii="Times New Roman" w:hAnsi="Times New Roman" w:cs="Times New Roman"/>
          <w:sz w:val="28"/>
          <w:szCs w:val="28"/>
        </w:rPr>
        <w:t>Красносибирск</w:t>
      </w:r>
      <w:r w:rsidRPr="00260D02">
        <w:rPr>
          <w:rFonts w:ascii="Times New Roman" w:hAnsi="Times New Roman" w:cs="Times New Roman"/>
          <w:sz w:val="28"/>
          <w:szCs w:val="28"/>
        </w:rPr>
        <w:t xml:space="preserve">ого сельсовета </w:t>
      </w:r>
      <w:r>
        <w:rPr>
          <w:rFonts w:ascii="Times New Roman" w:hAnsi="Times New Roman" w:cs="Times New Roman"/>
          <w:sz w:val="28"/>
          <w:szCs w:val="28"/>
        </w:rPr>
        <w:t>Кочковского</w:t>
      </w:r>
      <w:r w:rsidRPr="00260D0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 – поселение)</w:t>
      </w:r>
      <w:r w:rsidRPr="00260D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60D02">
        <w:rPr>
          <w:rFonts w:ascii="Times New Roman" w:hAnsi="Times New Roman" w:cs="Times New Roman"/>
          <w:sz w:val="28"/>
          <w:szCs w:val="28"/>
        </w:rPr>
        <w:t xml:space="preserve">на капитальный ремонт, ремонт и содержание автомобильных дорог </w:t>
      </w:r>
      <w:r>
        <w:rPr>
          <w:rFonts w:ascii="Times New Roman" w:hAnsi="Times New Roman" w:cs="Times New Roman"/>
          <w:sz w:val="28"/>
          <w:szCs w:val="28"/>
        </w:rPr>
        <w:t xml:space="preserve">общего пользования </w:t>
      </w:r>
      <w:r w:rsidRPr="00260D02">
        <w:rPr>
          <w:rFonts w:ascii="Times New Roman" w:hAnsi="Times New Roman" w:cs="Times New Roman"/>
          <w:sz w:val="28"/>
          <w:szCs w:val="28"/>
        </w:rPr>
        <w:t xml:space="preserve">местного значения разработаны в целях определения размера ассигнований бюджета поселения на капитальный ремонт, ремонт и содержание автомобильных дорог </w:t>
      </w:r>
      <w:r>
        <w:rPr>
          <w:rFonts w:ascii="Times New Roman" w:hAnsi="Times New Roman" w:cs="Times New Roman"/>
          <w:sz w:val="28"/>
          <w:szCs w:val="28"/>
        </w:rPr>
        <w:t xml:space="preserve">общего пользования </w:t>
      </w:r>
      <w:r w:rsidRPr="00260D02">
        <w:rPr>
          <w:rFonts w:ascii="Times New Roman" w:hAnsi="Times New Roman" w:cs="Times New Roman"/>
          <w:sz w:val="28"/>
          <w:szCs w:val="28"/>
        </w:rPr>
        <w:t>местного значения поселения (далее – автомобильные дороги).</w:t>
      </w:r>
    </w:p>
    <w:p w:rsidR="001A4C46" w:rsidRPr="00260D02" w:rsidRDefault="001A4C46" w:rsidP="00260D0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0D02">
        <w:rPr>
          <w:rFonts w:ascii="Times New Roman" w:hAnsi="Times New Roman" w:cs="Times New Roman"/>
          <w:sz w:val="28"/>
          <w:szCs w:val="28"/>
        </w:rPr>
        <w:t>2. Определение размера ассигнований бюджета поселения на капитальный ремонт автомобильных дорог осуществляется по формуле:</w:t>
      </w:r>
    </w:p>
    <w:p w:rsidR="001A4C46" w:rsidRPr="00260D02" w:rsidRDefault="001A4C46" w:rsidP="00260D0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A4C46" w:rsidRPr="00260D02" w:rsidRDefault="001A4C46" w:rsidP="00260D0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60D02">
        <w:rPr>
          <w:rFonts w:ascii="Times New Roman" w:hAnsi="Times New Roman" w:cs="Times New Roman"/>
          <w:sz w:val="28"/>
          <w:szCs w:val="28"/>
        </w:rPr>
        <w:t>V</w:t>
      </w:r>
      <w:r w:rsidRPr="00260D02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r w:rsidRPr="00260D02">
        <w:rPr>
          <w:rFonts w:ascii="Times New Roman" w:hAnsi="Times New Roman" w:cs="Times New Roman"/>
          <w:sz w:val="28"/>
          <w:szCs w:val="28"/>
        </w:rPr>
        <w:t xml:space="preserve"> = N </w:t>
      </w:r>
      <w:r w:rsidRPr="00260D02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r w:rsidRPr="00260D02">
        <w:rPr>
          <w:rFonts w:ascii="Times New Roman" w:hAnsi="Times New Roman" w:cs="Times New Roman"/>
          <w:sz w:val="28"/>
          <w:szCs w:val="28"/>
        </w:rPr>
        <w:t xml:space="preserve"> х S</w:t>
      </w:r>
      <w:r w:rsidRPr="00260D02">
        <w:rPr>
          <w:rFonts w:ascii="Times New Roman" w:hAnsi="Times New Roman" w:cs="Times New Roman"/>
          <w:sz w:val="28"/>
          <w:szCs w:val="28"/>
          <w:vertAlign w:val="subscript"/>
        </w:rPr>
        <w:t xml:space="preserve">кр  </w:t>
      </w:r>
      <w:r w:rsidRPr="00260D02">
        <w:rPr>
          <w:rFonts w:ascii="Times New Roman" w:hAnsi="Times New Roman" w:cs="Times New Roman"/>
          <w:sz w:val="28"/>
          <w:szCs w:val="28"/>
        </w:rPr>
        <w:t>х I, где:</w:t>
      </w:r>
    </w:p>
    <w:p w:rsidR="001A4C46" w:rsidRPr="00260D02" w:rsidRDefault="001A4C46" w:rsidP="00260D0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A4C46" w:rsidRPr="000E55FE" w:rsidRDefault="001A4C46" w:rsidP="00260D02">
      <w:pPr>
        <w:pStyle w:val="1"/>
        <w:tabs>
          <w:tab w:val="left" w:pos="709"/>
          <w:tab w:val="left" w:pos="993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60D02">
        <w:rPr>
          <w:sz w:val="28"/>
          <w:szCs w:val="28"/>
        </w:rPr>
        <w:tab/>
      </w:r>
      <w:r w:rsidRPr="000E55FE">
        <w:rPr>
          <w:rFonts w:ascii="Times New Roman" w:hAnsi="Times New Roman" w:cs="Times New Roman"/>
          <w:sz w:val="28"/>
          <w:szCs w:val="28"/>
        </w:rPr>
        <w:t>V</w:t>
      </w:r>
      <w:r w:rsidRPr="000E55FE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r w:rsidRPr="000E55FE">
        <w:rPr>
          <w:rFonts w:ascii="Times New Roman" w:hAnsi="Times New Roman" w:cs="Times New Roman"/>
          <w:sz w:val="28"/>
          <w:szCs w:val="28"/>
        </w:rPr>
        <w:t xml:space="preserve"> - размер ассигнований бюджета поселения на выполнение работ по капитальному ремонту автомобильных дорог (руб.);         </w:t>
      </w:r>
    </w:p>
    <w:p w:rsidR="001A4C46" w:rsidRPr="00260D02" w:rsidRDefault="001A4C46" w:rsidP="001F381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0D02">
        <w:rPr>
          <w:rFonts w:ascii="Times New Roman" w:hAnsi="Times New Roman" w:cs="Times New Roman"/>
          <w:sz w:val="28"/>
          <w:szCs w:val="28"/>
        </w:rPr>
        <w:tab/>
        <w:t>N</w:t>
      </w:r>
      <w:r w:rsidRPr="00260D02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r w:rsidRPr="00260D02">
        <w:rPr>
          <w:rFonts w:ascii="Times New Roman" w:hAnsi="Times New Roman" w:cs="Times New Roman"/>
          <w:sz w:val="28"/>
          <w:szCs w:val="28"/>
        </w:rPr>
        <w:t xml:space="preserve"> - утвержденный норматив финансовых затрат на капитальный ремонт автомобильных дорог (руб. / кв. м); </w:t>
      </w:r>
    </w:p>
    <w:p w:rsidR="001A4C46" w:rsidRDefault="001A4C46" w:rsidP="001F381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60D02">
        <w:rPr>
          <w:rFonts w:ascii="Times New Roman" w:hAnsi="Times New Roman" w:cs="Times New Roman"/>
          <w:sz w:val="28"/>
          <w:szCs w:val="28"/>
        </w:rPr>
        <w:tab/>
        <w:t>S</w:t>
      </w:r>
      <w:r w:rsidRPr="00260D02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r w:rsidRPr="00260D02">
        <w:rPr>
          <w:rFonts w:ascii="Times New Roman" w:hAnsi="Times New Roman" w:cs="Times New Roman"/>
          <w:sz w:val="28"/>
          <w:szCs w:val="28"/>
        </w:rPr>
        <w:t xml:space="preserve"> - расчетная площадь автомобильных дорог, подлежащих капитальному ремонту в планируемом году (кв. м);</w:t>
      </w:r>
    </w:p>
    <w:p w:rsidR="001A4C46" w:rsidRPr="000E55FE" w:rsidRDefault="001A4C46" w:rsidP="001F381E">
      <w:pPr>
        <w:pStyle w:val="1"/>
        <w:tabs>
          <w:tab w:val="left" w:pos="709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60D02">
        <w:rPr>
          <w:sz w:val="28"/>
          <w:szCs w:val="28"/>
        </w:rPr>
        <w:tab/>
      </w:r>
      <w:r w:rsidRPr="000E55FE">
        <w:rPr>
          <w:rFonts w:ascii="Times New Roman" w:hAnsi="Times New Roman" w:cs="Times New Roman"/>
          <w:sz w:val="28"/>
          <w:szCs w:val="28"/>
        </w:rPr>
        <w:t>I - прогнозный индекс-дефлятор.</w:t>
      </w:r>
    </w:p>
    <w:p w:rsidR="001A4C46" w:rsidRPr="00260D02" w:rsidRDefault="001A4C46" w:rsidP="001F381E">
      <w:pPr>
        <w:pStyle w:val="1"/>
        <w:tabs>
          <w:tab w:val="left" w:pos="709"/>
        </w:tabs>
        <w:ind w:left="0"/>
        <w:jc w:val="both"/>
        <w:rPr>
          <w:sz w:val="28"/>
          <w:szCs w:val="28"/>
        </w:rPr>
      </w:pPr>
    </w:p>
    <w:p w:rsidR="001A4C46" w:rsidRPr="00260D02" w:rsidRDefault="001A4C46" w:rsidP="00260D0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0D02">
        <w:rPr>
          <w:rFonts w:ascii="Times New Roman" w:hAnsi="Times New Roman" w:cs="Times New Roman"/>
          <w:sz w:val="28"/>
          <w:szCs w:val="28"/>
        </w:rPr>
        <w:t>3. Определение размера ассигнований бюджета поселения на ремонт автомобильных дорог осуществляется по формуле:</w:t>
      </w:r>
    </w:p>
    <w:p w:rsidR="001A4C46" w:rsidRPr="00260D02" w:rsidRDefault="001A4C46" w:rsidP="00260D0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A4C46" w:rsidRPr="00260D02" w:rsidRDefault="001A4C46" w:rsidP="001F381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260D02">
        <w:rPr>
          <w:rFonts w:ascii="Times New Roman" w:hAnsi="Times New Roman" w:cs="Times New Roman"/>
          <w:sz w:val="28"/>
          <w:szCs w:val="28"/>
          <w:lang w:eastAsia="en-US"/>
        </w:rPr>
        <w:t>V</w:t>
      </w:r>
      <w:r w:rsidRPr="00260D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p</w:t>
      </w:r>
      <w:r w:rsidRPr="00260D02">
        <w:rPr>
          <w:rFonts w:ascii="Times New Roman" w:hAnsi="Times New Roman" w:cs="Times New Roman"/>
          <w:sz w:val="28"/>
          <w:szCs w:val="28"/>
          <w:lang w:eastAsia="en-US"/>
        </w:rPr>
        <w:t xml:space="preserve"> =  (N</w:t>
      </w:r>
      <w:r w:rsidRPr="00260D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pi</w:t>
      </w:r>
      <w:r w:rsidRPr="00260D02">
        <w:rPr>
          <w:rFonts w:ascii="Times New Roman" w:hAnsi="Times New Roman" w:cs="Times New Roman"/>
          <w:sz w:val="28"/>
          <w:szCs w:val="28"/>
          <w:lang w:eastAsia="en-US"/>
        </w:rPr>
        <w:t xml:space="preserve"> х S</w:t>
      </w:r>
      <w:r w:rsidRPr="00260D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pi</w:t>
      </w:r>
      <w:r w:rsidRPr="00260D02">
        <w:rPr>
          <w:rFonts w:ascii="Times New Roman" w:hAnsi="Times New Roman" w:cs="Times New Roman"/>
          <w:sz w:val="28"/>
          <w:szCs w:val="28"/>
          <w:lang w:eastAsia="en-US"/>
        </w:rPr>
        <w:t xml:space="preserve">) х I, где:    </w:t>
      </w:r>
    </w:p>
    <w:p w:rsidR="001A4C46" w:rsidRPr="000E55FE" w:rsidRDefault="001A4C46" w:rsidP="001F381E">
      <w:pPr>
        <w:pStyle w:val="1"/>
        <w:tabs>
          <w:tab w:val="left" w:pos="709"/>
          <w:tab w:val="left" w:pos="993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60D02">
        <w:rPr>
          <w:sz w:val="28"/>
          <w:szCs w:val="28"/>
        </w:rPr>
        <w:tab/>
      </w:r>
      <w:r w:rsidRPr="000E55F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E55F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p</w:t>
      </w:r>
      <w:r w:rsidRPr="000E55FE">
        <w:rPr>
          <w:rFonts w:ascii="Times New Roman" w:hAnsi="Times New Roman" w:cs="Times New Roman"/>
          <w:sz w:val="28"/>
          <w:szCs w:val="28"/>
        </w:rPr>
        <w:t xml:space="preserve"> - размер ассигнований бюджета поселения на выполнение работ по ремонту автомобильных дорог (руб.);</w:t>
      </w:r>
    </w:p>
    <w:p w:rsidR="001A4C46" w:rsidRPr="00260D02" w:rsidRDefault="001A4C46" w:rsidP="001F381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0D02">
        <w:rPr>
          <w:rFonts w:ascii="Times New Roman" w:hAnsi="Times New Roman" w:cs="Times New Roman"/>
          <w:sz w:val="28"/>
          <w:szCs w:val="28"/>
        </w:rPr>
        <w:t xml:space="preserve"> </w:t>
      </w:r>
      <w:r w:rsidRPr="00260D02">
        <w:rPr>
          <w:rFonts w:ascii="Times New Roman" w:hAnsi="Times New Roman" w:cs="Times New Roman"/>
          <w:sz w:val="28"/>
          <w:szCs w:val="28"/>
        </w:rPr>
        <w:tab/>
      </w:r>
      <w:r w:rsidRPr="00260D02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60D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pi</w:t>
      </w:r>
      <w:r w:rsidRPr="00260D02">
        <w:rPr>
          <w:rFonts w:ascii="Times New Roman" w:hAnsi="Times New Roman" w:cs="Times New Roman"/>
          <w:sz w:val="28"/>
          <w:szCs w:val="28"/>
        </w:rPr>
        <w:t xml:space="preserve"> - утвержденный норматив финансовых затрат на ремонт автомобильных дорог (руб. / кв. м);</w:t>
      </w:r>
    </w:p>
    <w:p w:rsidR="001A4C46" w:rsidRPr="00260D02" w:rsidRDefault="001A4C46" w:rsidP="001F381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0D02">
        <w:rPr>
          <w:rFonts w:ascii="Times New Roman" w:hAnsi="Times New Roman" w:cs="Times New Roman"/>
          <w:sz w:val="28"/>
          <w:szCs w:val="28"/>
        </w:rPr>
        <w:tab/>
        <w:t>S</w:t>
      </w:r>
      <w:r w:rsidRPr="00260D02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r w:rsidRPr="00260D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260D02">
        <w:rPr>
          <w:rFonts w:ascii="Times New Roman" w:hAnsi="Times New Roman" w:cs="Times New Roman"/>
          <w:sz w:val="28"/>
          <w:szCs w:val="28"/>
        </w:rPr>
        <w:t xml:space="preserve"> - расчетная площадь автомобильных дорог, подлежащих ремонту в планируемом году (кв. м);</w:t>
      </w:r>
    </w:p>
    <w:p w:rsidR="001A4C46" w:rsidRPr="00260D02" w:rsidRDefault="001A4C46" w:rsidP="001F381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0D02">
        <w:rPr>
          <w:rFonts w:ascii="Times New Roman" w:hAnsi="Times New Roman" w:cs="Times New Roman"/>
          <w:sz w:val="28"/>
          <w:szCs w:val="28"/>
        </w:rPr>
        <w:tab/>
        <w:t>I - прогнозный индекс-дефлятор.</w:t>
      </w:r>
    </w:p>
    <w:p w:rsidR="001A4C46" w:rsidRPr="00260D02" w:rsidRDefault="001A4C46" w:rsidP="00260D0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0D02">
        <w:rPr>
          <w:rFonts w:ascii="Times New Roman" w:hAnsi="Times New Roman" w:cs="Times New Roman"/>
          <w:sz w:val="28"/>
          <w:szCs w:val="28"/>
        </w:rPr>
        <w:t>4. Определение размера ассигнований бюджета поселения на содержание автомобильных дорог осуществляется по формуле:</w:t>
      </w:r>
    </w:p>
    <w:p w:rsidR="001A4C46" w:rsidRPr="00260D02" w:rsidRDefault="001A4C46" w:rsidP="001F38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A4C46" w:rsidRPr="00260D02" w:rsidRDefault="001A4C46" w:rsidP="00260D0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260D02">
        <w:rPr>
          <w:rFonts w:ascii="Times New Roman" w:hAnsi="Times New Roman" w:cs="Times New Roman"/>
          <w:sz w:val="28"/>
          <w:szCs w:val="28"/>
          <w:lang w:eastAsia="en-US"/>
        </w:rPr>
        <w:t>V</w:t>
      </w:r>
      <w:r w:rsidRPr="00260D02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260D02">
        <w:rPr>
          <w:rFonts w:ascii="Times New Roman" w:hAnsi="Times New Roman" w:cs="Times New Roman"/>
          <w:sz w:val="28"/>
          <w:szCs w:val="28"/>
          <w:lang w:eastAsia="en-US"/>
        </w:rPr>
        <w:t xml:space="preserve"> =  (N</w:t>
      </w:r>
      <w:r w:rsidRPr="00260D02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260D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260D02">
        <w:rPr>
          <w:rFonts w:ascii="Times New Roman" w:hAnsi="Times New Roman" w:cs="Times New Roman"/>
          <w:sz w:val="28"/>
          <w:szCs w:val="28"/>
          <w:lang w:eastAsia="en-US"/>
        </w:rPr>
        <w:t xml:space="preserve"> х S</w:t>
      </w:r>
      <w:r w:rsidRPr="00260D02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260D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260D02">
        <w:rPr>
          <w:rFonts w:ascii="Times New Roman" w:hAnsi="Times New Roman" w:cs="Times New Roman"/>
          <w:sz w:val="28"/>
          <w:szCs w:val="28"/>
          <w:lang w:eastAsia="en-US"/>
        </w:rPr>
        <w:t>) х I, где:</w:t>
      </w:r>
    </w:p>
    <w:p w:rsidR="001A4C46" w:rsidRPr="000E55FE" w:rsidRDefault="001A4C46" w:rsidP="001F381E">
      <w:pPr>
        <w:pStyle w:val="1"/>
        <w:tabs>
          <w:tab w:val="left" w:pos="709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60D02">
        <w:rPr>
          <w:sz w:val="28"/>
          <w:szCs w:val="28"/>
        </w:rPr>
        <w:tab/>
      </w:r>
      <w:r w:rsidRPr="000E55F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E55FE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0E55FE">
        <w:rPr>
          <w:rFonts w:ascii="Times New Roman" w:hAnsi="Times New Roman" w:cs="Times New Roman"/>
          <w:sz w:val="28"/>
          <w:szCs w:val="28"/>
        </w:rPr>
        <w:t xml:space="preserve"> - размер ассигнований бюджета поселения на выполнение работ по содержанию автомобильных дорог (руб.);</w:t>
      </w:r>
    </w:p>
    <w:p w:rsidR="001A4C46" w:rsidRPr="00260D02" w:rsidRDefault="001A4C46" w:rsidP="001F381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0D02">
        <w:rPr>
          <w:rFonts w:ascii="Times New Roman" w:hAnsi="Times New Roman" w:cs="Times New Roman"/>
          <w:sz w:val="28"/>
          <w:szCs w:val="28"/>
        </w:rPr>
        <w:tab/>
      </w:r>
      <w:r w:rsidRPr="00260D02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60D02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260D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260D02">
        <w:rPr>
          <w:rFonts w:ascii="Times New Roman" w:hAnsi="Times New Roman" w:cs="Times New Roman"/>
          <w:sz w:val="28"/>
          <w:szCs w:val="28"/>
        </w:rPr>
        <w:t xml:space="preserve"> - утвержденный норматив финансовых затрат на содержание автомобильных дорог (руб. / кв. м);</w:t>
      </w:r>
    </w:p>
    <w:p w:rsidR="001A4C46" w:rsidRPr="00260D02" w:rsidRDefault="001A4C46" w:rsidP="001F381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0D02">
        <w:rPr>
          <w:rFonts w:ascii="Times New Roman" w:hAnsi="Times New Roman" w:cs="Times New Roman"/>
          <w:sz w:val="28"/>
          <w:szCs w:val="28"/>
        </w:rPr>
        <w:tab/>
        <w:t>S</w:t>
      </w:r>
      <w:r w:rsidRPr="00260D02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260D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260D02">
        <w:rPr>
          <w:rFonts w:ascii="Times New Roman" w:hAnsi="Times New Roman" w:cs="Times New Roman"/>
          <w:sz w:val="28"/>
          <w:szCs w:val="28"/>
        </w:rPr>
        <w:t xml:space="preserve"> - площадь автомобильных дорог, подлежащих содержанию в планируемом году (кв. м);</w:t>
      </w:r>
    </w:p>
    <w:p w:rsidR="001A4C46" w:rsidRPr="00260D02" w:rsidRDefault="001A4C46" w:rsidP="001F381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0D02">
        <w:rPr>
          <w:rFonts w:ascii="Times New Roman" w:hAnsi="Times New Roman" w:cs="Times New Roman"/>
          <w:sz w:val="28"/>
          <w:szCs w:val="28"/>
        </w:rPr>
        <w:tab/>
        <w:t>I - прогнозный индекс-дефлятор.</w:t>
      </w:r>
    </w:p>
    <w:p w:rsidR="001A4C46" w:rsidRPr="002369AF" w:rsidRDefault="001A4C46" w:rsidP="00260D02">
      <w:pPr>
        <w:jc w:val="center"/>
      </w:pPr>
    </w:p>
    <w:p w:rsidR="001A4C46" w:rsidRDefault="001A4C46" w:rsidP="00260D02"/>
    <w:p w:rsidR="001A4C46" w:rsidRDefault="001A4C46" w:rsidP="0027455C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1A4C46" w:rsidSect="00BB4661">
      <w:pgSz w:w="11906" w:h="16838" w:code="9"/>
      <w:pgMar w:top="567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4C46" w:rsidRDefault="001A4C46" w:rsidP="003E6196">
      <w:pPr>
        <w:spacing w:after="0" w:line="240" w:lineRule="auto"/>
      </w:pPr>
      <w:r>
        <w:separator/>
      </w:r>
    </w:p>
  </w:endnote>
  <w:endnote w:type="continuationSeparator" w:id="0">
    <w:p w:rsidR="001A4C46" w:rsidRDefault="001A4C46" w:rsidP="003E61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4C46" w:rsidRDefault="001A4C46" w:rsidP="003E6196">
      <w:pPr>
        <w:spacing w:after="0" w:line="240" w:lineRule="auto"/>
      </w:pPr>
      <w:r>
        <w:separator/>
      </w:r>
    </w:p>
  </w:footnote>
  <w:footnote w:type="continuationSeparator" w:id="0">
    <w:p w:rsidR="001A4C46" w:rsidRDefault="001A4C46" w:rsidP="003E61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546DAB"/>
    <w:multiLevelType w:val="hybridMultilevel"/>
    <w:tmpl w:val="F4AC1E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9330080"/>
    <w:multiLevelType w:val="hybridMultilevel"/>
    <w:tmpl w:val="9B1E5D52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455C"/>
    <w:rsid w:val="0003640A"/>
    <w:rsid w:val="00037D00"/>
    <w:rsid w:val="0004328A"/>
    <w:rsid w:val="00085857"/>
    <w:rsid w:val="000E4879"/>
    <w:rsid w:val="000E55FE"/>
    <w:rsid w:val="00110532"/>
    <w:rsid w:val="001944C7"/>
    <w:rsid w:val="001A4C46"/>
    <w:rsid w:val="001F381E"/>
    <w:rsid w:val="00216793"/>
    <w:rsid w:val="002369AF"/>
    <w:rsid w:val="00260D02"/>
    <w:rsid w:val="00265CB5"/>
    <w:rsid w:val="0027455C"/>
    <w:rsid w:val="00386FB7"/>
    <w:rsid w:val="003C671F"/>
    <w:rsid w:val="003E6196"/>
    <w:rsid w:val="00410532"/>
    <w:rsid w:val="00441D56"/>
    <w:rsid w:val="00460546"/>
    <w:rsid w:val="00463216"/>
    <w:rsid w:val="00503EBF"/>
    <w:rsid w:val="005666C9"/>
    <w:rsid w:val="005776E8"/>
    <w:rsid w:val="005B6A84"/>
    <w:rsid w:val="00621841"/>
    <w:rsid w:val="006304FA"/>
    <w:rsid w:val="006E0D40"/>
    <w:rsid w:val="00716E33"/>
    <w:rsid w:val="007541A8"/>
    <w:rsid w:val="008319B3"/>
    <w:rsid w:val="008A7696"/>
    <w:rsid w:val="00900879"/>
    <w:rsid w:val="0090432F"/>
    <w:rsid w:val="00A94EAB"/>
    <w:rsid w:val="00AB1DB0"/>
    <w:rsid w:val="00AF17D0"/>
    <w:rsid w:val="00B23AAB"/>
    <w:rsid w:val="00B27131"/>
    <w:rsid w:val="00B556D2"/>
    <w:rsid w:val="00B57B01"/>
    <w:rsid w:val="00BB4661"/>
    <w:rsid w:val="00C0417E"/>
    <w:rsid w:val="00C07D1E"/>
    <w:rsid w:val="00C91D9E"/>
    <w:rsid w:val="00C96BD9"/>
    <w:rsid w:val="00D62DCA"/>
    <w:rsid w:val="00D730B5"/>
    <w:rsid w:val="00D86890"/>
    <w:rsid w:val="00DC2C32"/>
    <w:rsid w:val="00DE7166"/>
    <w:rsid w:val="00E4012F"/>
    <w:rsid w:val="00E81134"/>
    <w:rsid w:val="00EC69BB"/>
    <w:rsid w:val="00FB27AC"/>
    <w:rsid w:val="00FD5354"/>
    <w:rsid w:val="00FE6EA4"/>
    <w:rsid w:val="00FF5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890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0417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3E61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E619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3E61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E6196"/>
    <w:rPr>
      <w:rFonts w:cs="Times New Roman"/>
    </w:rPr>
  </w:style>
  <w:style w:type="paragraph" w:customStyle="1" w:styleId="ConsPlusNonformat">
    <w:name w:val="ConsPlusNonformat"/>
    <w:uiPriority w:val="99"/>
    <w:rsid w:val="00260D0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a">
    <w:name w:val="Без интервала"/>
    <w:uiPriority w:val="99"/>
    <w:rsid w:val="00260D02"/>
    <w:rPr>
      <w:rFonts w:cs="Calibri"/>
    </w:rPr>
  </w:style>
  <w:style w:type="paragraph" w:customStyle="1" w:styleId="1">
    <w:name w:val="Абзац списка1"/>
    <w:basedOn w:val="Normal"/>
    <w:uiPriority w:val="99"/>
    <w:rsid w:val="00260D02"/>
    <w:pPr>
      <w:spacing w:after="0" w:line="240" w:lineRule="auto"/>
      <w:ind w:left="72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4</Pages>
  <Words>725</Words>
  <Characters>4133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ЧЕРНОВСКОГО СЕЛЬСОВЕТА</dc:title>
  <dc:subject/>
  <dc:creator>user</dc:creator>
  <cp:keywords/>
  <dc:description/>
  <cp:lastModifiedBy>Customer</cp:lastModifiedBy>
  <cp:revision>8</cp:revision>
  <cp:lastPrinted>2016-05-16T06:21:00Z</cp:lastPrinted>
  <dcterms:created xsi:type="dcterms:W3CDTF">2016-05-17T09:32:00Z</dcterms:created>
  <dcterms:modified xsi:type="dcterms:W3CDTF">2016-08-05T02:27:00Z</dcterms:modified>
</cp:coreProperties>
</file>